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722B9B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722B9B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76A42106">
                <wp:extent cx="6702144" cy="976807"/>
                <wp:effectExtent l="38100" t="0" r="1562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144" cy="976807"/>
                          <a:chOff x="76688" y="27549"/>
                          <a:chExt cx="680174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36192" y="114759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06622" cy="680678"/>
                            <a:chOff x="1671807" y="349901"/>
                            <a:chExt cx="5395127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95127" cy="681670"/>
                              <a:chOff x="1671807" y="349901"/>
                              <a:chExt cx="5395127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91244" cy="552814"/>
                                <a:chOff x="1775690" y="428184"/>
                                <a:chExt cx="5291244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183230" cy="552814"/>
                                  <a:chOff x="1883704" y="428148"/>
                                  <a:chExt cx="5183230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40502"/>
                                    <a:ext cx="4161923" cy="510734"/>
                                    <a:chOff x="2905011" y="440502"/>
                                    <a:chExt cx="4161923" cy="510734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40502"/>
                                      <a:ext cx="4143847" cy="510566"/>
                                      <a:chOff x="2923087" y="440502"/>
                                      <a:chExt cx="4143847" cy="510566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8399" y="440502"/>
                                        <a:ext cx="4078535" cy="510566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9DD6DD0" w:rsidR="00E62F77" w:rsidRPr="00C4604D" w:rsidRDefault="00473D5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</w:pPr>
                                          <w:r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 xml:space="preserve">PHÉP </w:t>
                                          </w:r>
                                          <w:r w:rsidR="005530CA"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  <w:t>ĐỒNG DẠNG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7F3630F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5530CA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⑧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7.75pt;height:76.9pt;mso-position-horizontal-relative:char;mso-position-vertical-relative:line" coordorigin="766,275" coordsize="6801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361;top:1147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066;height:680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951;height:681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913;height:5528" coordorigin="17756,4281" coordsize="5291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1832;height:5528" coordorigin="18837,4281" coordsize="5183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405;width:41619;height:5107" coordorigin="29050,4405" coordsize="41619,5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405;width:41439;height:5105" coordorigin="29230,4405" coordsize="41438,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83;top:4405;width:40786;height:5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" adj="21245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9DD6DD0" w:rsidR="00E62F77" w:rsidRPr="00C4604D" w:rsidRDefault="00473D5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</w:pPr>
                                    <w:r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 xml:space="preserve">PHÉP </w:t>
                                    </w:r>
                                    <w:r w:rsidR="005530CA"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  <w:t>ĐỒNG DẠNG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7F3630F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5530CA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⑧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722B9B" w:rsidRDefault="00EC5D1C" w:rsidP="00FC4E6D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740CE764" wp14:editId="3119809C">
                <wp:extent cx="3618865" cy="509073"/>
                <wp:effectExtent l="0" t="0" r="76835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8865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34721" cy="490285"/>
                                  <a:chOff x="903804" y="18788"/>
                                  <a:chExt cx="253472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32359" cy="386080"/>
                                    <a:chOff x="1006166" y="122993"/>
                                    <a:chExt cx="243235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2752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84.9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347;height:4903" coordorigin="9038,187" coordsize="2534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324;height:3861" coordorigin="10061,1229" coordsize="24323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75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" adj="2098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722B9B" w:rsidRDefault="00C12161" w:rsidP="00FC4E6D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4A7625D8" wp14:editId="3918ED70">
                <wp:extent cx="6615197" cy="2568270"/>
                <wp:effectExtent l="0" t="0" r="14605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68270"/>
                          <a:chOff x="-12333" y="-4628"/>
                          <a:chExt cx="6513454" cy="87239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8678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76950A22" w:rsidR="00E62F77" w:rsidRDefault="00E62F77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62B7F"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5530CA" w14:paraId="6083DA34" w14:textId="77777777" w:rsidTr="005530CA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163DF2E" w14:textId="77777777" w:rsidR="005530CA" w:rsidRPr="0035418F" w:rsidRDefault="005530CA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biến hình  F đgl phép đồng dạng tỉ số k (k&gt;0) nếu với hai điểm M, N bất kì có ảnh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, 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thì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= kMN.</w:t>
                                    </w:r>
                                  </w:p>
                                  <w:p w14:paraId="6F758CB9" w14:textId="77777777" w:rsidR="005530CA" w:rsidRPr="009F30E7" w:rsidRDefault="005530CA" w:rsidP="005530C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t>Nhận xét</w:t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0BA48B13" w14:textId="77777777" w:rsidR="005530CA" w:rsidRPr="0035418F" w:rsidRDefault="005530CA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PDH là PĐD tỉ số 1.</w:t>
                                    </w:r>
                                  </w:p>
                                  <w:p w14:paraId="42780C47" w14:textId="77777777" w:rsidR="005530CA" w:rsidRPr="0035418F" w:rsidRDefault="005530CA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Phép vị tự tỉ số k là phép đồng dạng tỉ số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k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</w:p>
                                  <w:p w14:paraId="127BD85C" w14:textId="77777777" w:rsidR="005530CA" w:rsidRPr="0035418F" w:rsidRDefault="005530CA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right="18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Nếu thực hiện liên tiếp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và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 được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pm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34280FB9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FEFFEED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56E81D" wp14:editId="4A13779A">
                                          <wp:extent cx="1900554" cy="1105133"/>
                                          <wp:effectExtent l="0" t="0" r="5080" b="0"/>
                                          <wp:docPr id="2124572909" name="Picture 21245729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02318" cy="11061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513B851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092DCC2" w14:textId="77777777" w:rsidR="005530CA" w:rsidRPr="002C1A24" w:rsidRDefault="005530C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2D2BD672" w14:textId="77777777" w:rsidR="005530CA" w:rsidRPr="002C1A24" w:rsidRDefault="005530C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5CE9056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328498" cy="152528"/>
                            <a:chOff x="-12333" y="-4628"/>
                            <a:chExt cx="1328498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3284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02.25pt;mso-position-horizontal-relative:char;mso-position-vertical-relative:line" coordorigin="-123,-46" coordsize="65134,8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">
                <v:shape id="Rectangle: Diagonal Corners Rounded 244" o:spid="_x0000_s1071" style="position:absolute;width:65011;height:8677;visibility:visible;mso-wrap-style:square;v-text-anchor:middle" coordsize="6501130,867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" adj="-11796480,,5400" path="m8218,l6478151,v12691,,22979,10288,22979,22979l6501130,859582v,4539,-3679,8218,-8218,8218l22979,867800c10288,867800,,857512,,844821l,8218c,3679,3679,,821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218,0;6478151,0;6501130,22979;6501130,859582;6492912,867800;22979,867800;0,844821;0,8218;8218,0" o:connectangles="0,0,0,0,0,0,0,0,0" textboxrect="0,0,6501130,867800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76950A22" w:rsidR="00E62F77" w:rsidRDefault="00E62F77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62B7F"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5530CA" w14:paraId="6083DA34" w14:textId="77777777" w:rsidTr="005530CA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163DF2E" w14:textId="77777777" w:rsidR="005530CA" w:rsidRPr="0035418F" w:rsidRDefault="005530CA" w:rsidP="001172D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biến hình  F đgl phép đồng dạng tỉ số k (k&gt;0) nếu với hai điểm M, N bất kì có ảnh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, 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thì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= kMN.</w:t>
                              </w:r>
                            </w:p>
                            <w:p w14:paraId="6F758CB9" w14:textId="77777777" w:rsidR="005530CA" w:rsidRPr="009F30E7" w:rsidRDefault="005530CA" w:rsidP="005530CA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t>Nhận xét</w:t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0BA48B13" w14:textId="77777777" w:rsidR="005530CA" w:rsidRPr="0035418F" w:rsidRDefault="005530CA" w:rsidP="001172D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PDH là PĐD tỉ số 1.</w:t>
                              </w:r>
                            </w:p>
                            <w:p w14:paraId="42780C47" w14:textId="77777777" w:rsidR="005530CA" w:rsidRPr="0035418F" w:rsidRDefault="005530CA" w:rsidP="001172D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Phép vị tự tỉ số k là phép đồng dạng tỉ số 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k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</w:p>
                            <w:p w14:paraId="127BD85C" w14:textId="77777777" w:rsidR="005530CA" w:rsidRPr="0035418F" w:rsidRDefault="005530CA" w:rsidP="001172D2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right="18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Nếu thực hiện liên tiếp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và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 được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pm</w:t>
                              </w: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34280FB9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FEFFEED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56E81D" wp14:editId="4A13779A">
                                    <wp:extent cx="1900554" cy="1105133"/>
                                    <wp:effectExtent l="0" t="0" r="5080" b="0"/>
                                    <wp:docPr id="2124572909" name="Picture 21245729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02318" cy="11061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513B851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092DCC2" w14:textId="77777777" w:rsidR="005530CA" w:rsidRPr="002C1A24" w:rsidRDefault="005530C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2D2BD672" w14:textId="77777777" w:rsidR="005530CA" w:rsidRPr="002C1A24" w:rsidRDefault="005530C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5CE9056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3284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3284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722B9B" w:rsidRDefault="008A36A9" w:rsidP="00FC4E6D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0CB4AAD7" wp14:editId="696D9C5C">
                <wp:extent cx="6615197" cy="2377441"/>
                <wp:effectExtent l="0" t="0" r="14605" b="2286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77441"/>
                          <a:chOff x="-12333" y="-4628"/>
                          <a:chExt cx="6513454" cy="112163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11703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48DF2599" w:rsidR="00862B7F" w:rsidRPr="007C5E11" w:rsidRDefault="00862B7F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C5E11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  <w:r w:rsidR="00BA2935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:</w:t>
                              </w:r>
                              <w:r w:rsidR="00BA2935" w:rsidRPr="00BA2935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 xml:space="preserve"> </w:t>
                              </w:r>
                              <w:r w:rsidR="00BA2935" w:rsidRPr="009F30E7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>Phép đồng dạng tỉ số k: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BA2935" w14:paraId="26BC2CE3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D341062" w14:textId="77777777" w:rsidR="00BA2935" w:rsidRPr="00DF7ED8" w:rsidRDefault="00BA2935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Biến ba điểm thẳng hàng thành ba điểm thẳng hàng và bảo toàn thứ tự giữa các điểm.</w:t>
                                    </w:r>
                                  </w:p>
                                  <w:p w14:paraId="6165607B" w14:textId="77777777" w:rsidR="00BA2935" w:rsidRPr="00DF7ED8" w:rsidRDefault="00BA2935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đt, tia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đoạn thẳng.</w:t>
                                    </w:r>
                                  </w:p>
                                  <w:p w14:paraId="09334992" w14:textId="77777777" w:rsidR="00BA2935" w:rsidRPr="00DF7ED8" w:rsidRDefault="00BA2935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tam giác đồng dạng với nó, góc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0F9A1552" w14:textId="77777777" w:rsidR="00BA2935" w:rsidRPr="00DF7ED8" w:rsidRDefault="00BA2935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đường tròn bán kính kR.</w:t>
                                    </w:r>
                                  </w:p>
                                  <w:p w14:paraId="2530B5DF" w14:textId="77777777" w:rsidR="00BA2935" w:rsidRPr="002C1A24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58BDDFA3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7394FD4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CB822CD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F1BE172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2A062D9E" w14:textId="7BB3DA2F" w:rsidR="00BA2935" w:rsidRDefault="00BA2935" w:rsidP="00844D50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2E3E17C" wp14:editId="40BBB24C">
                                          <wp:extent cx="2162175" cy="1469007"/>
                                          <wp:effectExtent l="0" t="0" r="0" b="0"/>
                                          <wp:docPr id="19" name="Picture 14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BCC1EF65-204F-490B-8878-EF0C89558C85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" name="Picture 14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BCC1EF65-204F-490B-8878-EF0C89558C85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64589" cy="14706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A10CBB5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163B945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9C74FB9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E4A6D3D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84D73DC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E628953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3B1D27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7DA3F81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AC305A3" w14:textId="77777777" w:rsidR="00BA2935" w:rsidRPr="00DD6D48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7C47C4E8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1C12BEE2" w14:textId="77777777" w:rsidR="00BA293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631A358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09542623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5E7E133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685A0153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5FF1AF88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12DBE21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BB757D7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03B1A5AE" w14:textId="77777777" w:rsidR="00BA2935" w:rsidRPr="00F10929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228584" cy="152528"/>
                            <a:chOff x="-12333" y="-4628"/>
                            <a:chExt cx="1228584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22858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87.2pt;mso-position-horizontal-relative:char;mso-position-vertical-relative:line" coordorigin="-123,-46" coordsize="65134,1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">
                <v:shape id="Rectangle: Diagonal Corners Rounded 2" o:spid="_x0000_s1076" style="position:absolute;width:65011;height:11170;visibility:visible;mso-wrap-style:square;v-text-anchor:middle" coordsize="6501130,1117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" adj="-11796480,,5400" path="m10578,l6471551,v16336,,29579,13243,29579,29579l6501130,1106461v,5842,-4736,10578,-10578,10578l29579,1117039c13243,1117039,,1103796,,1087460l,10578c,4736,4736,,105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78,0;6471551,0;6501130,29579;6501130,1106461;6490552,1117039;29579,1117039;0,1087460;0,10578;10578,0" o:connectangles="0,0,0,0,0,0,0,0,0" textboxrect="0,0,6501130,1117039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48DF2599" w:rsidR="00862B7F" w:rsidRPr="007C5E11" w:rsidRDefault="00862B7F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C5E11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  <w:r w:rsidR="00BA2935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:</w:t>
                        </w:r>
                        <w:r w:rsidR="00BA2935" w:rsidRPr="00BA2935">
                          <w:rPr>
                            <w:b/>
                            <w:bCs/>
                            <w:i/>
                            <w:color w:val="0000CC"/>
                          </w:rPr>
                          <w:t xml:space="preserve"> </w:t>
                        </w:r>
                        <w:r w:rsidR="00BA2935" w:rsidRPr="009F30E7">
                          <w:rPr>
                            <w:b/>
                            <w:bCs/>
                            <w:i/>
                            <w:color w:val="0000CC"/>
                          </w:rPr>
                          <w:t>Phép đồng dạng tỉ số k: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BA2935" w14:paraId="26BC2CE3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D341062" w14:textId="77777777" w:rsidR="00BA2935" w:rsidRPr="00DF7ED8" w:rsidRDefault="00BA2935" w:rsidP="001172D2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Biến ba điểm thẳng hàng thành ba điểm thẳng hàng và bảo toàn thứ tự giữa các điểm.</w:t>
                              </w:r>
                            </w:p>
                            <w:p w14:paraId="6165607B" w14:textId="77777777" w:rsidR="00BA2935" w:rsidRPr="00DF7ED8" w:rsidRDefault="00BA2935" w:rsidP="001172D2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đt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đt, tia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tia, đoạn thẳng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đoạn thẳng.</w:t>
                              </w:r>
                            </w:p>
                            <w:p w14:paraId="09334992" w14:textId="77777777" w:rsidR="00BA2935" w:rsidRPr="00DF7ED8" w:rsidRDefault="00BA2935" w:rsidP="001172D2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tam giác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tam giác đồng dạng với nó, góc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0F9A1552" w14:textId="77777777" w:rsidR="00BA2935" w:rsidRPr="00DF7ED8" w:rsidRDefault="00BA2935" w:rsidP="001172D2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đường tròn bán kính kR.</w:t>
                              </w:r>
                            </w:p>
                            <w:p w14:paraId="2530B5DF" w14:textId="77777777" w:rsidR="00BA2935" w:rsidRPr="002C1A24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58BDDFA3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7394FD4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CB822CD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F1BE172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2A062D9E" w14:textId="7BB3DA2F" w:rsidR="00BA2935" w:rsidRDefault="00BA2935" w:rsidP="00844D50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2E3E17C" wp14:editId="40BBB24C">
                                    <wp:extent cx="2162175" cy="1469007"/>
                                    <wp:effectExtent l="0" t="0" r="0" b="0"/>
                                    <wp:docPr id="19" name="Picture 14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BCC1EF65-204F-490B-8878-EF0C89558C85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Picture 14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BCC1EF65-204F-490B-8878-EF0C89558C85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64589" cy="14706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A10CBB5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163B945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9C74FB9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E4A6D3D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84D73DC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E628953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3B1D27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7DA3F81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AC305A3" w14:textId="77777777" w:rsidR="00BA2935" w:rsidRPr="00DD6D48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BA2935" w14:paraId="7C47C4E8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1C12BEE2" w14:textId="77777777" w:rsidR="00BA293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1631A358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09542623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5E7E133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685A0153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5FF1AF88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12DBE21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BB757D7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03B1A5AE" w14:textId="77777777" w:rsidR="00BA2935" w:rsidRPr="00F10929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285;height:1525" coordorigin="-123,-46" coordsize="1228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28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722B9B" w:rsidRDefault="008A36A9" w:rsidP="00FC4E6D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15FA04CB" wp14:editId="0236CC3A">
                <wp:extent cx="6615197" cy="1796994"/>
                <wp:effectExtent l="0" t="0" r="14605" b="13335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96994"/>
                          <a:chOff x="-12333" y="-4628"/>
                          <a:chExt cx="6513454" cy="847792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8431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06D27650" w:rsidR="004F6AF4" w:rsidRPr="00162692" w:rsidRDefault="004F6AF4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BA2935" w:rsidRPr="009F30E7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Hình đồng dạng</w:t>
                              </w:r>
                              <w:r w:rsidR="00BA2935" w:rsidRPr="002C1A24">
                                <w:rPr>
                                  <w:b/>
                                  <w:color w:val="0000CC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BA2935" w14:paraId="69A41729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E6D5206" w14:textId="20CAF5B8" w:rsidR="00BA2935" w:rsidRPr="009F30E7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2F0A807" w14:textId="77777777" w:rsidR="00BA2935" w:rsidRPr="00FE7434" w:rsidRDefault="00BA2935" w:rsidP="001172D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FE743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Hai hình đgl đồng dạng với nhau nếu có một PĐD biến hình này thành hình kia.</w:t>
                                    </w:r>
                                  </w:p>
                                  <w:p w14:paraId="256AEFBC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27BB4F3" w14:textId="77777777" w:rsidR="00BA2935" w:rsidRPr="00FE7434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2ED983DA" w14:textId="77777777" w:rsidR="00BA2935" w:rsidRPr="00DD6D48" w:rsidRDefault="00BA2935" w:rsidP="00BA2935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7DDBC35" wp14:editId="3089F5E7">
                                          <wp:extent cx="1720842" cy="927232"/>
                                          <wp:effectExtent l="0" t="0" r="0" b="6350"/>
                                          <wp:docPr id="19458" name="Picture 2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8EDF4F0E-2888-454A-87A6-28C0F8E743EB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458" name="Picture 2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8EDF4F0E-2888-454A-87A6-28C0F8E743EB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0842" cy="92723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BA2935" w14:paraId="4D537298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7197F59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0837520D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0094B16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15602210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2407886C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539722B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F925925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7C72A539" w14:textId="77777777" w:rsidR="00BA2935" w:rsidRPr="00F10929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328418" cy="152528"/>
                            <a:chOff x="-12333" y="-4628"/>
                            <a:chExt cx="1328418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32841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41.5pt;mso-position-horizontal-relative:char;mso-position-vertical-relative:line" coordorigin="-123,-46" coordsize="65134,8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">
                <v:shape id="Rectangle: Diagonal Corners Rounded 7" o:spid="_x0000_s1081" style="position:absolute;width:65011;height:8431;visibility:visible;mso-wrap-style:square;v-text-anchor:middle" coordsize="6501130,843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" adj="-11796480,,5400" path="m7985,l6478802,v12331,,22328,9997,22328,22328l6501130,835209v,4410,-3575,7985,-7985,7985l22328,843194c9997,843194,,833197,,820866l,7985c,3575,3575,,798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85,0;6478802,0;6501130,22328;6501130,835209;6493145,843194;22328,843194;0,820866;0,7985;7985,0" o:connectangles="0,0,0,0,0,0,0,0,0" textboxrect="0,0,6501130,843194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06D27650" w:rsidR="004F6AF4" w:rsidRPr="00162692" w:rsidRDefault="004F6AF4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BA2935" w:rsidRPr="009F30E7">
                          <w:rPr>
                            <w:b/>
                            <w:i/>
                            <w:iCs/>
                            <w:color w:val="0000CC"/>
                          </w:rPr>
                          <w:t>Hình đồng dạng</w:t>
                        </w:r>
                        <w:r w:rsidR="00BA2935" w:rsidRPr="002C1A24">
                          <w:rPr>
                            <w:b/>
                            <w:color w:val="0000CC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BA2935" w14:paraId="69A41729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E6D5206" w14:textId="20CAF5B8" w:rsidR="00BA2935" w:rsidRPr="009F30E7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2F0A807" w14:textId="77777777" w:rsidR="00BA2935" w:rsidRPr="00FE7434" w:rsidRDefault="00BA2935" w:rsidP="001172D2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FE743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Hai hình đgl đồng dạng với nhau nếu có một PĐD biến hình này thành hình kia.</w:t>
                              </w:r>
                            </w:p>
                            <w:p w14:paraId="256AEFBC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27BB4F3" w14:textId="77777777" w:rsidR="00BA2935" w:rsidRPr="00FE7434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2ED983DA" w14:textId="77777777" w:rsidR="00BA2935" w:rsidRPr="00DD6D48" w:rsidRDefault="00BA2935" w:rsidP="00BA2935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7DDBC35" wp14:editId="3089F5E7">
                                    <wp:extent cx="1720842" cy="927232"/>
                                    <wp:effectExtent l="0" t="0" r="0" b="6350"/>
                                    <wp:docPr id="19458" name="Picture 2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8EDF4F0E-2888-454A-87A6-28C0F8E743EB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458" name="Picture 2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8EDF4F0E-2888-454A-87A6-28C0F8E743EB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20842" cy="9272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BA2935" w14:paraId="4D537298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7197F59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0837520D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0094B16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15602210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2407886C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539722B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F925925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7C72A539" w14:textId="77777777" w:rsidR="00BA2935" w:rsidRPr="00F10929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3283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328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5F079289" w:rsidR="008A36A9" w:rsidRPr="00722B9B" w:rsidRDefault="008A36A9" w:rsidP="00FC4E6D">
      <w:pPr>
        <w:spacing w:line="240" w:lineRule="auto"/>
        <w:ind w:left="284"/>
      </w:pPr>
    </w:p>
    <w:p w14:paraId="55B4A748" w14:textId="61A5193D" w:rsidR="00993994" w:rsidRPr="00722B9B" w:rsidRDefault="00162692" w:rsidP="00FC4E6D">
      <w:pPr>
        <w:spacing w:line="240" w:lineRule="auto"/>
      </w:pPr>
      <w:r w:rsidRPr="00722B9B">
        <w:rPr>
          <w:b/>
          <w:bCs/>
          <w:color w:val="FF0000"/>
          <w:kern w:val="24"/>
        </w:rPr>
        <w:lastRenderedPageBreak/>
        <w:t xml:space="preserve">   </w:t>
      </w:r>
      <w:r w:rsidR="00993994" w:rsidRPr="00722B9B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ApxNlrYA4AALRVAAAOAAAAAAAAAAAAAAAAAC4CAABkcnMvZTJvRG9jLnhtbFBL&#10;AQItABQABgAIAAAAIQD4TxKi3AAAAAQBAAAPAAAAAAAAAAAAAAAAALoQAABkcnMvZG93bnJldi54&#10;bWxQSwUGAAAAAAQABADzAAAAw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722B9B" w:rsidRDefault="00993994" w:rsidP="00FC4E6D">
      <w:pPr>
        <w:spacing w:line="240" w:lineRule="auto"/>
        <w:ind w:left="426"/>
      </w:pPr>
      <w:r w:rsidRPr="00722B9B">
        <w:rPr>
          <w:noProof/>
        </w:rPr>
        <mc:AlternateContent>
          <mc:Choice Requires="wpg">
            <w:drawing>
              <wp:inline distT="0" distB="0" distL="0" distR="0" wp14:anchorId="44CBF862" wp14:editId="0067BF2D">
                <wp:extent cx="6547104" cy="10477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47750"/>
                          <a:chOff x="0" y="0"/>
                          <a:chExt cx="6547104" cy="102132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76"/>
                            <a:ext cx="6547104" cy="76075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24A2B02" w14:textId="1ABD9393" w:rsidR="00E62F77" w:rsidRPr="00844D50" w:rsidRDefault="00844D50" w:rsidP="001172D2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 và các tính chất của phép đồng dạng</w:t>
                              </w:r>
                              <w:r w:rsidR="009166F5">
                                <w:rPr>
                                  <w:iCs/>
                                </w:rPr>
                                <w:t>.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77F1567E" w:rsidR="00E62F77" w:rsidRPr="00844D50" w:rsidRDefault="00844D50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844D50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tạo ảnh khi thực hiện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2.5pt;mso-position-horizontal-relative:char;mso-position-vertical-relative:line" coordsize="65471,1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">
                <v:shape id="Rectangle: Diagonal Corners Rounded 1" o:spid="_x0000_s1105" style="position:absolute;top:2605;width:65471;height:760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4698;6547104,753549;6532329,760753;112179,760753;0,706055;0,7204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24A2B02" w14:textId="1ABD9393" w:rsidR="00E62F77" w:rsidRPr="00844D50" w:rsidRDefault="00844D50" w:rsidP="001172D2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 và các tính chất của phép đồng dạng</w:t>
                        </w:r>
                        <w:r w:rsidR="009166F5">
                          <w:rPr>
                            <w:iCs/>
                          </w:rPr>
                          <w:t>.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77F1567E" w:rsidR="00E62F77" w:rsidRPr="00844D50" w:rsidRDefault="00844D50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844D50">
                                    <w:rPr>
                                      <w:bCs/>
                                      <w:color w:val="0000CC"/>
                                    </w:rPr>
                                    <w:t>Xác định ảnh, tạo ảnh khi thực hiện phép đồng dạng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722B9B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minh họa</w:t>
      </w:r>
      <w:r w:rsidRPr="00722B9B">
        <w:rPr>
          <w:b/>
          <w:bCs/>
          <w:color w:val="FF0000"/>
        </w:rPr>
        <w:t>:</w:t>
      </w:r>
    </w:p>
    <w:p w14:paraId="2FA5AF69" w14:textId="12917162" w:rsidR="00465193" w:rsidRPr="00722B9B" w:rsidRDefault="006F6CE5" w:rsidP="00465193">
      <w:pPr>
        <w:tabs>
          <w:tab w:val="left" w:pos="1134"/>
        </w:tabs>
        <w:spacing w:after="0" w:line="240" w:lineRule="auto"/>
        <w:ind w:left="284"/>
        <w:jc w:val="both"/>
      </w:pPr>
      <w:r w:rsidRPr="00722B9B">
        <w:rPr>
          <w:b/>
          <w:bCs/>
          <w:i/>
          <w:iCs/>
          <w:color w:val="0000CC"/>
        </w:rPr>
        <w:t>Câu 1:</w:t>
      </w:r>
      <w:r w:rsidRPr="00722B9B">
        <w:rPr>
          <w:color w:val="0000CC"/>
        </w:rPr>
        <w:t xml:space="preserve"> </w:t>
      </w:r>
      <w:r w:rsidR="00465193" w:rsidRPr="00722B9B">
        <w:t xml:space="preserve">Trong mặt phẳng </w:t>
      </w:r>
      <w:r w:rsidR="00465193" w:rsidRPr="00722B9B">
        <w:rPr>
          <w:position w:val="-10"/>
        </w:rPr>
        <w:object w:dxaOrig="460" w:dyaOrig="320" w14:anchorId="01AF54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7.25pt" o:ole="">
            <v:imagedata r:id="rId14" o:title=""/>
          </v:shape>
          <o:OLEObject Type="Embed" ProgID="Equation.DSMT4" ShapeID="_x0000_i1025" DrawAspect="Content" ObjectID="_1686884223" r:id="rId15"/>
        </w:object>
      </w:r>
      <w:r w:rsidR="00465193" w:rsidRPr="00722B9B">
        <w:t xml:space="preserve"> cho đường thẳng </w:t>
      </w:r>
      <w:r w:rsidR="00465193" w:rsidRPr="00722B9B">
        <w:rPr>
          <w:position w:val="-6"/>
        </w:rPr>
        <w:object w:dxaOrig="220" w:dyaOrig="279" w14:anchorId="3E4CE37F">
          <v:shape id="_x0000_i1026" type="#_x0000_t75" style="width:10.5pt;height:13.5pt" o:ole="">
            <v:imagedata r:id="rId16" o:title=""/>
          </v:shape>
          <o:OLEObject Type="Embed" ProgID="Equation.DSMT4" ShapeID="_x0000_i1026" DrawAspect="Content" ObjectID="_1686884224" r:id="rId17"/>
        </w:object>
      </w:r>
      <w:r w:rsidR="00465193" w:rsidRPr="00722B9B">
        <w:t xml:space="preserve"> có phương trình </w:t>
      </w:r>
      <w:r w:rsidR="00465193" w:rsidRPr="00722B9B">
        <w:rPr>
          <w:position w:val="-6"/>
        </w:rPr>
        <w:object w:dxaOrig="1180" w:dyaOrig="340" w14:anchorId="26C05349">
          <v:shape id="_x0000_i1027" type="#_x0000_t75" style="width:58.5pt;height:17.25pt" o:ole="">
            <v:imagedata r:id="rId18" o:title=""/>
          </v:shape>
          <o:OLEObject Type="Embed" ProgID="Equation.DSMT4" ShapeID="_x0000_i1027" DrawAspect="Content" ObjectID="_1686884225" r:id="rId19"/>
        </w:object>
      </w:r>
      <w:r w:rsidR="00465193" w:rsidRPr="00722B9B">
        <w:t xml:space="preserve"> . Viết phương trình đường thẳng </w:t>
      </w:r>
      <w:r w:rsidR="00465193" w:rsidRPr="00722B9B">
        <w:rPr>
          <w:position w:val="-6"/>
        </w:rPr>
        <w:object w:dxaOrig="300" w:dyaOrig="279" w14:anchorId="3B47E153">
          <v:shape id="_x0000_i1028" type="#_x0000_t75" style="width:15pt;height:13.5pt" o:ole="">
            <v:imagedata r:id="rId20" o:title=""/>
          </v:shape>
          <o:OLEObject Type="Embed" ProgID="Equation.DSMT4" ShapeID="_x0000_i1028" DrawAspect="Content" ObjectID="_1686884226" r:id="rId21"/>
        </w:object>
      </w:r>
      <w:r w:rsidR="00465193" w:rsidRPr="00722B9B">
        <w:t xml:space="preserve"> là ảnh của </w:t>
      </w:r>
      <w:r w:rsidR="00465193" w:rsidRPr="00722B9B">
        <w:rPr>
          <w:position w:val="-6"/>
        </w:rPr>
        <w:object w:dxaOrig="220" w:dyaOrig="279" w14:anchorId="4F9C03C5">
          <v:shape id="_x0000_i1029" type="#_x0000_t75" style="width:10.5pt;height:13.5pt" o:ole="">
            <v:imagedata r:id="rId22" o:title=""/>
          </v:shape>
          <o:OLEObject Type="Embed" ProgID="Equation.DSMT4" ShapeID="_x0000_i1029" DrawAspect="Content" ObjectID="_1686884227" r:id="rId23"/>
        </w:object>
      </w:r>
      <w:r w:rsidR="00465193" w:rsidRPr="00722B9B">
        <w:t xml:space="preserve"> qua phép đồng dạng có được bằng cách thực hiện liên tiếp phép vị tự tâm </w:t>
      </w:r>
      <w:r w:rsidR="00465193" w:rsidRPr="00722B9B">
        <w:rPr>
          <w:position w:val="-6"/>
        </w:rPr>
        <w:object w:dxaOrig="240" w:dyaOrig="279" w14:anchorId="2F497582">
          <v:shape id="_x0000_i1030" type="#_x0000_t75" style="width:12pt;height:13.5pt" o:ole="">
            <v:imagedata r:id="rId24" o:title=""/>
          </v:shape>
          <o:OLEObject Type="Embed" ProgID="Equation.DSMT4" ShapeID="_x0000_i1030" DrawAspect="Content" ObjectID="_1686884228" r:id="rId25"/>
        </w:object>
      </w:r>
      <w:r w:rsidR="00465193" w:rsidRPr="00722B9B">
        <w:t xml:space="preserve"> tỉ số </w:t>
      </w:r>
      <w:r w:rsidR="00465193" w:rsidRPr="00722B9B">
        <w:rPr>
          <w:position w:val="-24"/>
        </w:rPr>
        <w:object w:dxaOrig="600" w:dyaOrig="620" w14:anchorId="302DC702">
          <v:shape id="_x0000_i1031" type="#_x0000_t75" style="width:30pt;height:32.25pt" o:ole="">
            <v:imagedata r:id="rId26" o:title=""/>
          </v:shape>
          <o:OLEObject Type="Embed" ProgID="Equation.DSMT4" ShapeID="_x0000_i1031" DrawAspect="Content" ObjectID="_1686884229" r:id="rId27"/>
        </w:object>
      </w:r>
      <w:r w:rsidR="00465193" w:rsidRPr="00722B9B">
        <w:t xml:space="preserve"> và phép quay tâm </w:t>
      </w:r>
      <w:r w:rsidR="00465193" w:rsidRPr="00722B9B">
        <w:rPr>
          <w:position w:val="-6"/>
        </w:rPr>
        <w:object w:dxaOrig="240" w:dyaOrig="279" w14:anchorId="673855D7">
          <v:shape id="_x0000_i1032" type="#_x0000_t75" style="width:12pt;height:13.5pt" o:ole="">
            <v:imagedata r:id="rId28" o:title=""/>
          </v:shape>
          <o:OLEObject Type="Embed" ProgID="Equation.DSMT4" ShapeID="_x0000_i1032" DrawAspect="Content" ObjectID="_1686884230" r:id="rId29"/>
        </w:object>
      </w:r>
      <w:r w:rsidR="00465193" w:rsidRPr="00722B9B">
        <w:t xml:space="preserve"> góc </w:t>
      </w:r>
      <w:r w:rsidR="00465193" w:rsidRPr="00722B9B">
        <w:rPr>
          <w:position w:val="-6"/>
        </w:rPr>
        <w:object w:dxaOrig="440" w:dyaOrig="320" w14:anchorId="77420932">
          <v:shape id="_x0000_i1033" type="#_x0000_t75" style="width:22.5pt;height:17.25pt" o:ole="">
            <v:imagedata r:id="rId30" o:title=""/>
          </v:shape>
          <o:OLEObject Type="Embed" ProgID="Equation.DSMT4" ShapeID="_x0000_i1033" DrawAspect="Content" ObjectID="_1686884231" r:id="rId31"/>
        </w:object>
      </w:r>
    </w:p>
    <w:p w14:paraId="02471DD3" w14:textId="34F0F5BE" w:rsidR="00465193" w:rsidRPr="00722B9B" w:rsidRDefault="00175E23" w:rsidP="00465193">
      <w:pPr>
        <w:spacing w:line="240" w:lineRule="auto"/>
        <w:ind w:left="284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p w14:paraId="7D4FD07C" w14:textId="77777777" w:rsidR="00465193" w:rsidRPr="00722B9B" w:rsidRDefault="00465193" w:rsidP="00465193">
      <w:pPr>
        <w:spacing w:line="240" w:lineRule="auto"/>
        <w:ind w:left="284" w:firstLine="720"/>
      </w:pPr>
      <w:r w:rsidRPr="00722B9B">
        <w:t xml:space="preserve">Gọi </w:t>
      </w:r>
      <w:r w:rsidRPr="00722B9B">
        <w:rPr>
          <w:position w:val="-12"/>
        </w:rPr>
        <w:object w:dxaOrig="260" w:dyaOrig="360" w14:anchorId="3B67B92D">
          <v:shape id="_x0000_i1034" type="#_x0000_t75" style="width:13.5pt;height:18pt" o:ole="">
            <v:imagedata r:id="rId32" o:title=""/>
          </v:shape>
          <o:OLEObject Type="Embed" ProgID="Equation.DSMT4" ShapeID="_x0000_i1034" DrawAspect="Content" ObjectID="_1686884232" r:id="rId33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1537D07D">
          <v:shape id="_x0000_i1035" type="#_x0000_t75" style="width:10.5pt;height:13.5pt" o:ole="">
            <v:imagedata r:id="rId34" o:title=""/>
          </v:shape>
          <o:OLEObject Type="Embed" ProgID="Equation.DSMT4" ShapeID="_x0000_i1035" DrawAspect="Content" ObjectID="_1686884233" r:id="rId35"/>
        </w:object>
      </w:r>
      <w:r w:rsidRPr="00722B9B">
        <w:t xml:space="preserve"> qua phép vị tử tâm </w:t>
      </w:r>
      <w:r w:rsidRPr="00722B9B">
        <w:rPr>
          <w:position w:val="-6"/>
        </w:rPr>
        <w:object w:dxaOrig="240" w:dyaOrig="279" w14:anchorId="1945F66C">
          <v:shape id="_x0000_i1036" type="#_x0000_t75" style="width:12pt;height:13.5pt" o:ole="">
            <v:imagedata r:id="rId36" o:title=""/>
          </v:shape>
          <o:OLEObject Type="Embed" ProgID="Equation.DSMT4" ShapeID="_x0000_i1036" DrawAspect="Content" ObjectID="_1686884234" r:id="rId37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2C0B4AC1">
          <v:shape id="_x0000_i1037" type="#_x0000_t75" style="width:30pt;height:32.25pt" o:ole="">
            <v:imagedata r:id="rId38" o:title=""/>
          </v:shape>
          <o:OLEObject Type="Embed" ProgID="Equation.DSMT4" ShapeID="_x0000_i1037" DrawAspect="Content" ObjectID="_1686884235" r:id="rId39"/>
        </w:object>
      </w:r>
      <w:r w:rsidRPr="00722B9B">
        <w:t xml:space="preserve"> . Vì </w:t>
      </w:r>
      <w:r w:rsidRPr="00722B9B">
        <w:rPr>
          <w:position w:val="-12"/>
        </w:rPr>
        <w:object w:dxaOrig="260" w:dyaOrig="360" w14:anchorId="483F8676">
          <v:shape id="_x0000_i1038" type="#_x0000_t75" style="width:13.5pt;height:18pt" o:ole="">
            <v:imagedata r:id="rId40" o:title=""/>
          </v:shape>
          <o:OLEObject Type="Embed" ProgID="Equation.DSMT4" ShapeID="_x0000_i1038" DrawAspect="Content" ObjectID="_1686884236" r:id="rId41"/>
        </w:object>
      </w:r>
      <w:r w:rsidRPr="00722B9B">
        <w:t xml:space="preserve"> song song hoặc trùng với </w:t>
      </w:r>
      <w:r w:rsidRPr="00722B9B">
        <w:rPr>
          <w:position w:val="-6"/>
        </w:rPr>
        <w:object w:dxaOrig="220" w:dyaOrig="279" w14:anchorId="4816271F">
          <v:shape id="_x0000_i1039" type="#_x0000_t75" style="width:10.5pt;height:13.5pt" o:ole="">
            <v:imagedata r:id="rId42" o:title=""/>
          </v:shape>
          <o:OLEObject Type="Embed" ProgID="Equation.DSMT4" ShapeID="_x0000_i1039" DrawAspect="Content" ObjectID="_1686884237" r:id="rId43"/>
        </w:object>
      </w:r>
      <w:r w:rsidRPr="00722B9B">
        <w:t xml:space="preserve"> nên phương trình của </w:t>
      </w:r>
      <w:r w:rsidRPr="00722B9B">
        <w:rPr>
          <w:position w:val="-12"/>
        </w:rPr>
        <w:object w:dxaOrig="260" w:dyaOrig="360" w14:anchorId="14E7AA54">
          <v:shape id="_x0000_i1040" type="#_x0000_t75" style="width:13.5pt;height:18pt" o:ole="">
            <v:imagedata r:id="rId44" o:title=""/>
          </v:shape>
          <o:OLEObject Type="Embed" ProgID="Equation.DSMT4" ShapeID="_x0000_i1040" DrawAspect="Content" ObjectID="_1686884238" r:id="rId45"/>
        </w:object>
      </w:r>
      <w:r w:rsidRPr="00722B9B">
        <w:t xml:space="preserve"> có dạng: </w:t>
      </w:r>
      <w:r w:rsidRPr="00722B9B">
        <w:rPr>
          <w:position w:val="-6"/>
        </w:rPr>
        <w:object w:dxaOrig="999" w:dyaOrig="279" w14:anchorId="167E18BB">
          <v:shape id="_x0000_i1041" type="#_x0000_t75" style="width:49.5pt;height:13.5pt" o:ole="">
            <v:imagedata r:id="rId46" o:title=""/>
          </v:shape>
          <o:OLEObject Type="Embed" ProgID="Equation.DSMT4" ShapeID="_x0000_i1041" DrawAspect="Content" ObjectID="_1686884239" r:id="rId47"/>
        </w:object>
      </w:r>
      <w:r w:rsidRPr="00722B9B">
        <w:t xml:space="preserve"> </w:t>
      </w:r>
    </w:p>
    <w:p w14:paraId="79FE2506" w14:textId="77777777" w:rsidR="00465193" w:rsidRPr="00722B9B" w:rsidRDefault="00465193" w:rsidP="00465193">
      <w:pPr>
        <w:spacing w:line="240" w:lineRule="auto"/>
        <w:ind w:left="284" w:firstLine="720"/>
      </w:pPr>
      <w:r w:rsidRPr="00722B9B">
        <w:t xml:space="preserve">Lấy </w:t>
      </w:r>
      <w:r w:rsidRPr="00722B9B">
        <w:rPr>
          <w:position w:val="-18"/>
        </w:rPr>
        <w:object w:dxaOrig="1160" w:dyaOrig="480" w14:anchorId="7E878AF5">
          <v:shape id="_x0000_i1042" type="#_x0000_t75" style="width:58.5pt;height:24.75pt" o:ole="">
            <v:imagedata r:id="rId48" o:title=""/>
          </v:shape>
          <o:OLEObject Type="Embed" ProgID="Equation.DSMT4" ShapeID="_x0000_i1042" DrawAspect="Content" ObjectID="_1686884240" r:id="rId49"/>
        </w:object>
      </w:r>
      <w:r w:rsidRPr="00722B9B">
        <w:t xml:space="preserve"> thuộc </w:t>
      </w:r>
      <w:r w:rsidRPr="00722B9B">
        <w:rPr>
          <w:position w:val="-10"/>
        </w:rPr>
        <w:object w:dxaOrig="279" w:dyaOrig="320" w14:anchorId="30EACEB8">
          <v:shape id="_x0000_i1043" type="#_x0000_t75" style="width:13.5pt;height:17.25pt" o:ole="">
            <v:imagedata r:id="rId50" o:title=""/>
          </v:shape>
          <o:OLEObject Type="Embed" ProgID="Equation.DSMT4" ShapeID="_x0000_i1043" DrawAspect="Content" ObjectID="_1686884241" r:id="rId51"/>
        </w:object>
      </w:r>
      <w:r w:rsidRPr="00722B9B">
        <w:t xml:space="preserve"> thì ảnh của nó qua phép vị tự nói trên là </w:t>
      </w:r>
      <w:r w:rsidRPr="00722B9B">
        <w:rPr>
          <w:position w:val="-18"/>
        </w:rPr>
        <w:object w:dxaOrig="999" w:dyaOrig="480" w14:anchorId="3B092A1B">
          <v:shape id="_x0000_i1044" type="#_x0000_t75" style="width:49.5pt;height:24.75pt" o:ole="">
            <v:imagedata r:id="rId52" o:title=""/>
          </v:shape>
          <o:OLEObject Type="Embed" ProgID="Equation.DSMT4" ShapeID="_x0000_i1044" DrawAspect="Content" ObjectID="_1686884242" r:id="rId53"/>
        </w:object>
      </w:r>
      <w:r w:rsidRPr="00722B9B">
        <w:t xml:space="preserve"> thuộc </w:t>
      </w:r>
      <w:r w:rsidRPr="00722B9B">
        <w:rPr>
          <w:position w:val="-12"/>
        </w:rPr>
        <w:object w:dxaOrig="340" w:dyaOrig="360" w14:anchorId="69A12FAA">
          <v:shape id="_x0000_i1045" type="#_x0000_t75" style="width:17.25pt;height:18pt" o:ole="">
            <v:imagedata r:id="rId54" o:title=""/>
          </v:shape>
          <o:OLEObject Type="Embed" ProgID="Equation.DSMT4" ShapeID="_x0000_i1045" DrawAspect="Content" ObjectID="_1686884243" r:id="rId55"/>
        </w:object>
      </w:r>
      <w:r w:rsidRPr="00722B9B">
        <w:t xml:space="preserve"> </w:t>
      </w:r>
    </w:p>
    <w:p w14:paraId="25DF5164" w14:textId="77777777" w:rsidR="00465193" w:rsidRPr="00722B9B" w:rsidRDefault="00465193" w:rsidP="00465193">
      <w:pPr>
        <w:spacing w:line="240" w:lineRule="auto"/>
        <w:ind w:left="284"/>
      </w:pPr>
      <w:r w:rsidRPr="00722B9B">
        <w:t xml:space="preserve">Vậy phương trình của </w:t>
      </w:r>
      <w:r w:rsidRPr="00722B9B">
        <w:rPr>
          <w:position w:val="-12"/>
        </w:rPr>
        <w:object w:dxaOrig="1420" w:dyaOrig="400" w14:anchorId="67AE6F23">
          <v:shape id="_x0000_i1046" type="#_x0000_t75" style="width:69.75pt;height:19.5pt" o:ole="">
            <v:imagedata r:id="rId56" o:title=""/>
          </v:shape>
          <o:OLEObject Type="Embed" ProgID="Equation.DSMT4" ShapeID="_x0000_i1046" DrawAspect="Content" ObjectID="_1686884244" r:id="rId57"/>
        </w:object>
      </w:r>
      <w:r w:rsidRPr="00722B9B">
        <w:t xml:space="preserve"> .</w:t>
      </w:r>
    </w:p>
    <w:p w14:paraId="034226B3" w14:textId="77777777" w:rsidR="00465193" w:rsidRPr="00722B9B" w:rsidRDefault="00465193" w:rsidP="00465193">
      <w:pPr>
        <w:spacing w:line="240" w:lineRule="auto"/>
        <w:ind w:left="284" w:firstLine="720"/>
      </w:pPr>
      <w:r w:rsidRPr="00722B9B">
        <w:t xml:space="preserve">Xét hai điểm </w:t>
      </w:r>
      <w:r w:rsidRPr="00722B9B">
        <w:rPr>
          <w:position w:val="-18"/>
        </w:rPr>
        <w:object w:dxaOrig="960" w:dyaOrig="480" w14:anchorId="29EA7E83">
          <v:shape id="_x0000_i1047" type="#_x0000_t75" style="width:47.25pt;height:24.75pt" o:ole="">
            <v:imagedata r:id="rId58" o:title=""/>
          </v:shape>
          <o:OLEObject Type="Embed" ProgID="Equation.DSMT4" ShapeID="_x0000_i1047" DrawAspect="Content" ObjectID="_1686884245" r:id="rId59"/>
        </w:object>
      </w:r>
      <w:r w:rsidRPr="00722B9B">
        <w:t xml:space="preserve"> và </w:t>
      </w:r>
      <w:r w:rsidRPr="00722B9B">
        <w:rPr>
          <w:position w:val="-18"/>
        </w:rPr>
        <w:object w:dxaOrig="1280" w:dyaOrig="480" w14:anchorId="2404378A">
          <v:shape id="_x0000_i1048" type="#_x0000_t75" style="width:64.5pt;height:24.75pt" o:ole="">
            <v:imagedata r:id="rId60" o:title=""/>
          </v:shape>
          <o:OLEObject Type="Embed" ProgID="Equation.DSMT4" ShapeID="_x0000_i1048" DrawAspect="Content" ObjectID="_1686884246" r:id="rId61"/>
        </w:object>
      </w:r>
      <w:r w:rsidRPr="00722B9B">
        <w:t xml:space="preserve"> thuộc </w:t>
      </w:r>
      <w:r w:rsidRPr="00722B9B">
        <w:rPr>
          <w:position w:val="-12"/>
        </w:rPr>
        <w:object w:dxaOrig="260" w:dyaOrig="360" w14:anchorId="50D37BB4">
          <v:shape id="_x0000_i1049" type="#_x0000_t75" style="width:13.5pt;height:18pt" o:ole="">
            <v:imagedata r:id="rId62" o:title=""/>
          </v:shape>
          <o:OLEObject Type="Embed" ProgID="Equation.DSMT4" ShapeID="_x0000_i1049" DrawAspect="Content" ObjectID="_1686884247" r:id="rId63"/>
        </w:object>
      </w:r>
      <w:r w:rsidRPr="00722B9B">
        <w:t xml:space="preserve"> thì ảnh của nó qua phép quay nói trên là </w:t>
      </w:r>
      <w:r w:rsidRPr="00722B9B">
        <w:rPr>
          <w:position w:val="-14"/>
        </w:rPr>
        <w:object w:dxaOrig="760" w:dyaOrig="400" w14:anchorId="5C3D88AC">
          <v:shape id="_x0000_i1050" type="#_x0000_t75" style="width:37.5pt;height:19.5pt" o:ole="">
            <v:imagedata r:id="rId64" o:title=""/>
          </v:shape>
          <o:OLEObject Type="Embed" ProgID="Equation.DSMT4" ShapeID="_x0000_i1050" DrawAspect="Content" ObjectID="_1686884248" r:id="rId65"/>
        </w:object>
      </w:r>
      <w:r w:rsidRPr="00722B9B">
        <w:t xml:space="preserve"> và </w:t>
      </w:r>
      <w:r w:rsidRPr="00722B9B">
        <w:rPr>
          <w:position w:val="-14"/>
        </w:rPr>
        <w:object w:dxaOrig="859" w:dyaOrig="400" w14:anchorId="3FB117FC">
          <v:shape id="_x0000_i1051" type="#_x0000_t75" style="width:43.5pt;height:19.5pt" o:ole="">
            <v:imagedata r:id="rId66" o:title=""/>
          </v:shape>
          <o:OLEObject Type="Embed" ProgID="Equation.DSMT4" ShapeID="_x0000_i1051" DrawAspect="Content" ObjectID="_1686884249" r:id="rId67"/>
        </w:object>
      </w:r>
      <w:r w:rsidRPr="00722B9B">
        <w:t xml:space="preserve"> thuộc </w:t>
      </w:r>
      <w:r w:rsidRPr="00722B9B">
        <w:rPr>
          <w:position w:val="-6"/>
        </w:rPr>
        <w:object w:dxaOrig="300" w:dyaOrig="279" w14:anchorId="07F1EECC">
          <v:shape id="_x0000_i1052" type="#_x0000_t75" style="width:15pt;height:13.5pt" o:ole="">
            <v:imagedata r:id="rId68" o:title=""/>
          </v:shape>
          <o:OLEObject Type="Embed" ProgID="Equation.DSMT4" ShapeID="_x0000_i1052" DrawAspect="Content" ObjectID="_1686884250" r:id="rId69"/>
        </w:object>
      </w:r>
      <w:r w:rsidRPr="00722B9B">
        <w:t xml:space="preserve"> . Vậy phương trình </w:t>
      </w:r>
      <w:r w:rsidRPr="00722B9B">
        <w:rPr>
          <w:position w:val="-10"/>
        </w:rPr>
        <w:object w:dxaOrig="1680" w:dyaOrig="320" w14:anchorId="6762D030">
          <v:shape id="_x0000_i1053" type="#_x0000_t75" style="width:84pt;height:17.25pt" o:ole="">
            <v:imagedata r:id="rId70" o:title=""/>
          </v:shape>
          <o:OLEObject Type="Embed" ProgID="Equation.DSMT4" ShapeID="_x0000_i1053" DrawAspect="Content" ObjectID="_1686884251" r:id="rId71"/>
        </w:object>
      </w:r>
      <w:r w:rsidRPr="00722B9B">
        <w:t xml:space="preserve"> </w:t>
      </w:r>
    </w:p>
    <w:p w14:paraId="1BD34B70" w14:textId="77777777" w:rsidR="00465193" w:rsidRPr="00722B9B" w:rsidRDefault="00465193" w:rsidP="00465193">
      <w:pPr>
        <w:pStyle w:val="ListParagraph"/>
        <w:tabs>
          <w:tab w:val="left" w:pos="1134"/>
        </w:tabs>
        <w:spacing w:after="0" w:line="240" w:lineRule="auto"/>
        <w:ind w:left="284"/>
        <w:jc w:val="both"/>
      </w:pPr>
      <w:r w:rsidRPr="00722B9B">
        <w:rPr>
          <w:b/>
          <w:bCs/>
          <w:color w:val="0000CC"/>
        </w:rPr>
        <w:t>Câu 2:</w:t>
      </w:r>
      <w:r w:rsidRPr="00722B9B">
        <w:rPr>
          <w:color w:val="0000CC"/>
        </w:rPr>
        <w:t xml:space="preserve"> </w:t>
      </w:r>
      <w:r w:rsidRPr="00722B9B">
        <w:t xml:space="preserve">Trong mặt phẳng </w:t>
      </w:r>
      <w:r w:rsidRPr="00722B9B">
        <w:rPr>
          <w:position w:val="-10"/>
        </w:rPr>
        <w:object w:dxaOrig="460" w:dyaOrig="320" w14:anchorId="54D9B799">
          <v:shape id="_x0000_i1054" type="#_x0000_t75" style="width:22.5pt;height:17.25pt" o:ole="">
            <v:imagedata r:id="rId72" o:title=""/>
          </v:shape>
          <o:OLEObject Type="Embed" ProgID="Equation.DSMT4" ShapeID="_x0000_i1054" DrawAspect="Content" ObjectID="_1686884252" r:id="rId73"/>
        </w:object>
      </w:r>
      <w:r w:rsidRPr="00722B9B">
        <w:t xml:space="preserve"> cho đường thẳng </w:t>
      </w:r>
      <w:r w:rsidRPr="00722B9B">
        <w:rPr>
          <w:position w:val="-6"/>
        </w:rPr>
        <w:object w:dxaOrig="220" w:dyaOrig="279" w14:anchorId="3F655394">
          <v:shape id="_x0000_i1055" type="#_x0000_t75" style="width:10.5pt;height:13.5pt" o:ole="">
            <v:imagedata r:id="rId74" o:title=""/>
          </v:shape>
          <o:OLEObject Type="Embed" ProgID="Equation.DSMT4" ShapeID="_x0000_i1055" DrawAspect="Content" ObjectID="_1686884253" r:id="rId75"/>
        </w:object>
      </w:r>
      <w:r w:rsidRPr="00722B9B">
        <w:t xml:space="preserve"> có phương trình </w:t>
      </w:r>
      <w:r w:rsidRPr="00722B9B">
        <w:rPr>
          <w:position w:val="-10"/>
        </w:rPr>
        <w:object w:dxaOrig="1240" w:dyaOrig="320" w14:anchorId="2D443D4B">
          <v:shape id="_x0000_i1056" type="#_x0000_t75" style="width:61.5pt;height:17.25pt" o:ole="">
            <v:imagedata r:id="rId76" o:title=""/>
          </v:shape>
          <o:OLEObject Type="Embed" ProgID="Equation.DSMT4" ShapeID="_x0000_i1056" DrawAspect="Content" ObjectID="_1686884254" r:id="rId77"/>
        </w:object>
      </w:r>
      <w:r w:rsidRPr="00722B9B">
        <w:t xml:space="preserve">. Viết phương trình đường thẳng </w:t>
      </w:r>
      <w:r w:rsidRPr="00722B9B">
        <w:rPr>
          <w:position w:val="-6"/>
        </w:rPr>
        <w:object w:dxaOrig="300" w:dyaOrig="279" w14:anchorId="2DF028A2">
          <v:shape id="_x0000_i1057" type="#_x0000_t75" style="width:15pt;height:13.5pt" o:ole="">
            <v:imagedata r:id="rId20" o:title=""/>
          </v:shape>
          <o:OLEObject Type="Embed" ProgID="Equation.DSMT4" ShapeID="_x0000_i1057" DrawAspect="Content" ObjectID="_1686884255" r:id="rId78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7153A624">
          <v:shape id="_x0000_i1058" type="#_x0000_t75" style="width:10.5pt;height:13.5pt" o:ole="">
            <v:imagedata r:id="rId22" o:title=""/>
          </v:shape>
          <o:OLEObject Type="Embed" ProgID="Equation.DSMT4" ShapeID="_x0000_i1058" DrawAspect="Content" ObjectID="_1686884256" r:id="rId79"/>
        </w:object>
      </w:r>
      <w:r w:rsidRPr="00722B9B">
        <w:t xml:space="preserve"> qua phép đồng dạng có được bằng cách thực hiện liên tiếp phép vị tự tâm </w:t>
      </w:r>
      <w:r w:rsidRPr="00722B9B">
        <w:rPr>
          <w:position w:val="-14"/>
        </w:rPr>
        <w:object w:dxaOrig="960" w:dyaOrig="400" w14:anchorId="3119A45F">
          <v:shape id="_x0000_i1059" type="#_x0000_t75" style="width:47.25pt;height:19.5pt" o:ole="">
            <v:imagedata r:id="rId80" o:title=""/>
          </v:shape>
          <o:OLEObject Type="Embed" ProgID="Equation.DSMT4" ShapeID="_x0000_i1059" DrawAspect="Content" ObjectID="_1686884257" r:id="rId81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3FC39C90">
          <v:shape id="_x0000_i1060" type="#_x0000_t75" style="width:30pt;height:32.25pt" o:ole="">
            <v:imagedata r:id="rId82" o:title=""/>
          </v:shape>
          <o:OLEObject Type="Embed" ProgID="Equation.DSMT4" ShapeID="_x0000_i1060" DrawAspect="Content" ObjectID="_1686884258" r:id="rId83"/>
        </w:object>
      </w:r>
      <w:r w:rsidRPr="00722B9B">
        <w:t xml:space="preserve"> và phép quay tâm </w:t>
      </w:r>
      <w:r w:rsidRPr="00722B9B">
        <w:rPr>
          <w:position w:val="-6"/>
        </w:rPr>
        <w:object w:dxaOrig="240" w:dyaOrig="279" w14:anchorId="4E5A282A">
          <v:shape id="_x0000_i1061" type="#_x0000_t75" style="width:12pt;height:13.5pt" o:ole="">
            <v:imagedata r:id="rId84" o:title=""/>
          </v:shape>
          <o:OLEObject Type="Embed" ProgID="Equation.DSMT4" ShapeID="_x0000_i1061" DrawAspect="Content" ObjectID="_1686884259" r:id="rId85"/>
        </w:object>
      </w:r>
      <w:r w:rsidRPr="00722B9B">
        <w:t xml:space="preserve"> góc </w:t>
      </w:r>
      <w:r w:rsidRPr="00722B9B">
        <w:rPr>
          <w:position w:val="-6"/>
        </w:rPr>
        <w:object w:dxaOrig="580" w:dyaOrig="320" w14:anchorId="73C3A3A7">
          <v:shape id="_x0000_i1062" type="#_x0000_t75" style="width:28.5pt;height:17.25pt" o:ole="">
            <v:imagedata r:id="rId86" o:title=""/>
          </v:shape>
          <o:OLEObject Type="Embed" ProgID="Equation.DSMT4" ShapeID="_x0000_i1062" DrawAspect="Content" ObjectID="_1686884260" r:id="rId87"/>
        </w:object>
      </w:r>
    </w:p>
    <w:p w14:paraId="1401DA30" w14:textId="5C8515EC" w:rsidR="00465193" w:rsidRPr="00722B9B" w:rsidRDefault="00175E23" w:rsidP="00465193">
      <w:pPr>
        <w:spacing w:line="240" w:lineRule="auto"/>
        <w:ind w:left="284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p w14:paraId="261C2D65" w14:textId="77777777" w:rsidR="00465193" w:rsidRPr="00722B9B" w:rsidRDefault="00465193" w:rsidP="00465193">
      <w:pPr>
        <w:pStyle w:val="ListParagraph"/>
        <w:tabs>
          <w:tab w:val="left" w:pos="1134"/>
        </w:tabs>
        <w:spacing w:line="240" w:lineRule="auto"/>
        <w:ind w:left="284"/>
        <w:jc w:val="center"/>
      </w:pPr>
      <w:r w:rsidRPr="00722B9B">
        <w:rPr>
          <w:b/>
          <w:noProof/>
        </w:rPr>
        <w:drawing>
          <wp:inline distT="0" distB="0" distL="0" distR="0" wp14:anchorId="1B136B92" wp14:editId="5312936F">
            <wp:extent cx="2080260" cy="1264920"/>
            <wp:effectExtent l="0" t="0" r="0" b="0"/>
            <wp:docPr id="2124572910" name="Picture 212457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49"/>
                    <a:stretch/>
                  </pic:blipFill>
                  <pic:spPr bwMode="auto">
                    <a:xfrm>
                      <a:off x="0" y="0"/>
                      <a:ext cx="208026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639E2" w14:textId="77777777" w:rsidR="00465193" w:rsidRPr="00722B9B" w:rsidRDefault="00465193" w:rsidP="00465193">
      <w:pPr>
        <w:spacing w:line="240" w:lineRule="auto"/>
        <w:ind w:left="284" w:firstLine="272"/>
      </w:pPr>
      <w:r w:rsidRPr="00722B9B">
        <w:t xml:space="preserve">Gọi </w:t>
      </w:r>
      <w:r w:rsidRPr="00722B9B">
        <w:rPr>
          <w:position w:val="-12"/>
        </w:rPr>
        <w:object w:dxaOrig="260" w:dyaOrig="360" w14:anchorId="336A3A0D">
          <v:shape id="_x0000_i1063" type="#_x0000_t75" style="width:13.5pt;height:18pt" o:ole="">
            <v:imagedata r:id="rId32" o:title=""/>
          </v:shape>
          <o:OLEObject Type="Embed" ProgID="Equation.DSMT4" ShapeID="_x0000_i1063" DrawAspect="Content" ObjectID="_1686884261" r:id="rId89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0D41CC48">
          <v:shape id="_x0000_i1064" type="#_x0000_t75" style="width:10.5pt;height:13.5pt" o:ole="">
            <v:imagedata r:id="rId34" o:title=""/>
          </v:shape>
          <o:OLEObject Type="Embed" ProgID="Equation.DSMT4" ShapeID="_x0000_i1064" DrawAspect="Content" ObjectID="_1686884262" r:id="rId90"/>
        </w:object>
      </w:r>
      <w:r w:rsidRPr="00722B9B">
        <w:t xml:space="preserve"> qua phép vị tử tâm </w:t>
      </w:r>
      <w:r w:rsidRPr="00722B9B">
        <w:rPr>
          <w:position w:val="-14"/>
        </w:rPr>
        <w:object w:dxaOrig="960" w:dyaOrig="400" w14:anchorId="3046AB8B">
          <v:shape id="_x0000_i1065" type="#_x0000_t75" style="width:47.25pt;height:19.5pt" o:ole="">
            <v:imagedata r:id="rId91" o:title=""/>
          </v:shape>
          <o:OLEObject Type="Embed" ProgID="Equation.DSMT4" ShapeID="_x0000_i1065" DrawAspect="Content" ObjectID="_1686884263" r:id="rId92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222FAE9E">
          <v:shape id="_x0000_i1066" type="#_x0000_t75" style="width:30pt;height:32.25pt" o:ole="">
            <v:imagedata r:id="rId38" o:title=""/>
          </v:shape>
          <o:OLEObject Type="Embed" ProgID="Equation.DSMT4" ShapeID="_x0000_i1066" DrawAspect="Content" ObjectID="_1686884264" r:id="rId93"/>
        </w:object>
      </w:r>
      <w:r w:rsidRPr="00722B9B">
        <w:t xml:space="preserve"> . Vì </w:t>
      </w:r>
      <w:r w:rsidRPr="00722B9B">
        <w:rPr>
          <w:position w:val="-12"/>
        </w:rPr>
        <w:object w:dxaOrig="260" w:dyaOrig="360" w14:anchorId="1A4AA2F1">
          <v:shape id="_x0000_i1067" type="#_x0000_t75" style="width:13.5pt;height:18pt" o:ole="">
            <v:imagedata r:id="rId40" o:title=""/>
          </v:shape>
          <o:OLEObject Type="Embed" ProgID="Equation.DSMT4" ShapeID="_x0000_i1067" DrawAspect="Content" ObjectID="_1686884265" r:id="rId94"/>
        </w:object>
      </w:r>
      <w:r w:rsidRPr="00722B9B">
        <w:t xml:space="preserve"> song song hoặc trùng với </w:t>
      </w:r>
      <w:r w:rsidRPr="00722B9B">
        <w:rPr>
          <w:position w:val="-6"/>
        </w:rPr>
        <w:object w:dxaOrig="220" w:dyaOrig="279" w14:anchorId="3C59AC3A">
          <v:shape id="_x0000_i1068" type="#_x0000_t75" style="width:10.5pt;height:13.5pt" o:ole="">
            <v:imagedata r:id="rId42" o:title=""/>
          </v:shape>
          <o:OLEObject Type="Embed" ProgID="Equation.DSMT4" ShapeID="_x0000_i1068" DrawAspect="Content" ObjectID="_1686884266" r:id="rId95"/>
        </w:object>
      </w:r>
      <w:r w:rsidRPr="00722B9B">
        <w:t xml:space="preserve"> nên phương trình của </w:t>
      </w:r>
      <w:r w:rsidRPr="00722B9B">
        <w:rPr>
          <w:position w:val="-12"/>
        </w:rPr>
        <w:object w:dxaOrig="260" w:dyaOrig="360" w14:anchorId="5730FB25">
          <v:shape id="_x0000_i1069" type="#_x0000_t75" style="width:13.5pt;height:18pt" o:ole="">
            <v:imagedata r:id="rId44" o:title=""/>
          </v:shape>
          <o:OLEObject Type="Embed" ProgID="Equation.DSMT4" ShapeID="_x0000_i1069" DrawAspect="Content" ObjectID="_1686884267" r:id="rId96"/>
        </w:object>
      </w:r>
      <w:r w:rsidRPr="00722B9B">
        <w:t xml:space="preserve"> có dạng: </w:t>
      </w:r>
      <w:r w:rsidRPr="00722B9B">
        <w:rPr>
          <w:position w:val="-10"/>
        </w:rPr>
        <w:object w:dxaOrig="1340" w:dyaOrig="320" w14:anchorId="0D1F9EA0">
          <v:shape id="_x0000_i1070" type="#_x0000_t75" style="width:67.5pt;height:17.25pt" o:ole="">
            <v:imagedata r:id="rId97" o:title=""/>
          </v:shape>
          <o:OLEObject Type="Embed" ProgID="Equation.DSMT4" ShapeID="_x0000_i1070" DrawAspect="Content" ObjectID="_1686884268" r:id="rId98"/>
        </w:object>
      </w:r>
      <w:r w:rsidRPr="00722B9B">
        <w:t xml:space="preserve"> </w:t>
      </w:r>
    </w:p>
    <w:p w14:paraId="63E763CC" w14:textId="77777777" w:rsidR="00465193" w:rsidRPr="00722B9B" w:rsidRDefault="00465193" w:rsidP="00465193">
      <w:pPr>
        <w:spacing w:line="240" w:lineRule="auto"/>
        <w:ind w:left="284"/>
      </w:pPr>
      <w:r w:rsidRPr="00722B9B">
        <w:t xml:space="preserve">Lấy </w:t>
      </w:r>
      <w:r w:rsidRPr="00722B9B">
        <w:rPr>
          <w:position w:val="-14"/>
        </w:rPr>
        <w:object w:dxaOrig="780" w:dyaOrig="400" w14:anchorId="11150DFC">
          <v:shape id="_x0000_i1071" type="#_x0000_t75" style="width:39.75pt;height:19.5pt" o:ole="">
            <v:imagedata r:id="rId99" o:title=""/>
          </v:shape>
          <o:OLEObject Type="Embed" ProgID="Equation.DSMT4" ShapeID="_x0000_i1071" DrawAspect="Content" ObjectID="_1686884269" r:id="rId100"/>
        </w:object>
      </w:r>
      <w:r w:rsidRPr="00722B9B">
        <w:t xml:space="preserve"> thuộc </w:t>
      </w:r>
      <w:r w:rsidRPr="00722B9B">
        <w:rPr>
          <w:position w:val="-10"/>
        </w:rPr>
        <w:object w:dxaOrig="279" w:dyaOrig="320" w14:anchorId="6FC63650">
          <v:shape id="_x0000_i1072" type="#_x0000_t75" style="width:13.5pt;height:17.25pt" o:ole="">
            <v:imagedata r:id="rId50" o:title=""/>
          </v:shape>
          <o:OLEObject Type="Embed" ProgID="Equation.DSMT4" ShapeID="_x0000_i1072" DrawAspect="Content" ObjectID="_1686884270" r:id="rId101"/>
        </w:object>
      </w:r>
      <w:r w:rsidRPr="00722B9B">
        <w:t xml:space="preserve"> thì ảnh của nó qua phép vị tự nói trên là </w:t>
      </w:r>
      <w:r w:rsidRPr="00722B9B">
        <w:rPr>
          <w:position w:val="-6"/>
        </w:rPr>
        <w:object w:dxaOrig="240" w:dyaOrig="279" w14:anchorId="221E9CFE">
          <v:shape id="_x0000_i1073" type="#_x0000_t75" style="width:12pt;height:13.5pt" o:ole="">
            <v:imagedata r:id="rId102" o:title=""/>
          </v:shape>
          <o:OLEObject Type="Embed" ProgID="Equation.DSMT4" ShapeID="_x0000_i1073" DrawAspect="Content" ObjectID="_1686884271" r:id="rId103"/>
        </w:object>
      </w:r>
      <w:r w:rsidRPr="00722B9B">
        <w:t xml:space="preserve"> thuộc </w:t>
      </w:r>
      <w:r w:rsidRPr="00722B9B">
        <w:rPr>
          <w:position w:val="-12"/>
        </w:rPr>
        <w:object w:dxaOrig="340" w:dyaOrig="360" w14:anchorId="0B796E8E">
          <v:shape id="_x0000_i1074" type="#_x0000_t75" style="width:17.25pt;height:18pt" o:ole="">
            <v:imagedata r:id="rId54" o:title=""/>
          </v:shape>
          <o:OLEObject Type="Embed" ProgID="Equation.DSMT4" ShapeID="_x0000_i1074" DrawAspect="Content" ObjectID="_1686884272" r:id="rId104"/>
        </w:object>
      </w:r>
      <w:r w:rsidRPr="00722B9B">
        <w:t xml:space="preserve"> </w:t>
      </w:r>
    </w:p>
    <w:p w14:paraId="3EEC7B00" w14:textId="77777777" w:rsidR="00465193" w:rsidRPr="00722B9B" w:rsidRDefault="00465193" w:rsidP="00465193">
      <w:pPr>
        <w:spacing w:line="240" w:lineRule="auto"/>
        <w:ind w:left="284" w:firstLine="272"/>
      </w:pPr>
      <w:r w:rsidRPr="00722B9B">
        <w:lastRenderedPageBreak/>
        <w:t xml:space="preserve">Vậy phương trình của </w:t>
      </w:r>
      <w:r w:rsidRPr="00722B9B">
        <w:rPr>
          <w:position w:val="-12"/>
        </w:rPr>
        <w:object w:dxaOrig="1260" w:dyaOrig="360" w14:anchorId="4C92EC7E">
          <v:shape id="_x0000_i1075" type="#_x0000_t75" style="width:62.25pt;height:18pt" o:ole="">
            <v:imagedata r:id="rId105" o:title=""/>
          </v:shape>
          <o:OLEObject Type="Embed" ProgID="Equation.DSMT4" ShapeID="_x0000_i1075" DrawAspect="Content" ObjectID="_1686884273" r:id="rId106"/>
        </w:object>
      </w:r>
      <w:r w:rsidRPr="00722B9B">
        <w:t xml:space="preserve"> . Ảnh của </w:t>
      </w:r>
      <w:r w:rsidRPr="00722B9B">
        <w:rPr>
          <w:position w:val="-12"/>
        </w:rPr>
        <w:object w:dxaOrig="260" w:dyaOrig="360" w14:anchorId="3B876C60">
          <v:shape id="_x0000_i1076" type="#_x0000_t75" style="width:13.5pt;height:18pt" o:ole="">
            <v:imagedata r:id="rId107" o:title=""/>
          </v:shape>
          <o:OLEObject Type="Embed" ProgID="Equation.DSMT4" ShapeID="_x0000_i1076" DrawAspect="Content" ObjectID="_1686884274" r:id="rId108"/>
        </w:object>
      </w:r>
      <w:r w:rsidRPr="00722B9B">
        <w:t xml:space="preserve"> qua phép quay tâm </w:t>
      </w:r>
      <w:r w:rsidRPr="00722B9B">
        <w:rPr>
          <w:position w:val="-6"/>
        </w:rPr>
        <w:object w:dxaOrig="240" w:dyaOrig="279" w14:anchorId="5555671B">
          <v:shape id="_x0000_i1077" type="#_x0000_t75" style="width:12pt;height:13.5pt" o:ole="">
            <v:imagedata r:id="rId109" o:title=""/>
          </v:shape>
          <o:OLEObject Type="Embed" ProgID="Equation.DSMT4" ShapeID="_x0000_i1077" DrawAspect="Content" ObjectID="_1686884275" r:id="rId110"/>
        </w:object>
      </w:r>
      <w:r w:rsidRPr="00722B9B">
        <w:t xml:space="preserve">  góc </w:t>
      </w:r>
      <w:r w:rsidRPr="00722B9B">
        <w:rPr>
          <w:position w:val="-6"/>
        </w:rPr>
        <w:object w:dxaOrig="520" w:dyaOrig="320" w14:anchorId="4861548B">
          <v:shape id="_x0000_i1078" type="#_x0000_t75" style="width:24.75pt;height:17.25pt" o:ole="">
            <v:imagedata r:id="rId111" o:title=""/>
          </v:shape>
          <o:OLEObject Type="Embed" ProgID="Equation.DSMT4" ShapeID="_x0000_i1078" DrawAspect="Content" ObjectID="_1686884276" r:id="rId112"/>
        </w:object>
      </w:r>
      <w:r w:rsidRPr="00722B9B">
        <w:t xml:space="preserve"> là đường thẳng </w:t>
      </w:r>
      <w:r w:rsidRPr="00722B9B">
        <w:rPr>
          <w:position w:val="-10"/>
        </w:rPr>
        <w:object w:dxaOrig="420" w:dyaOrig="320" w14:anchorId="58F53B40">
          <v:shape id="_x0000_i1079" type="#_x0000_t75" style="width:21pt;height:17.25pt" o:ole="">
            <v:imagedata r:id="rId113" o:title=""/>
          </v:shape>
          <o:OLEObject Type="Embed" ProgID="Equation.DSMT4" ShapeID="_x0000_i1079" DrawAspect="Content" ObjectID="_1686884277" r:id="rId114"/>
        </w:object>
      </w:r>
      <w:r w:rsidRPr="00722B9B">
        <w:t xml:space="preserve"> Vậy phương trình của </w:t>
      </w:r>
      <w:r w:rsidRPr="00722B9B">
        <w:rPr>
          <w:position w:val="-6"/>
        </w:rPr>
        <w:object w:dxaOrig="300" w:dyaOrig="279" w14:anchorId="52EEEF86">
          <v:shape id="_x0000_i1080" type="#_x0000_t75" style="width:15pt;height:13.5pt" o:ole="">
            <v:imagedata r:id="rId115" o:title=""/>
          </v:shape>
          <o:OLEObject Type="Embed" ProgID="Equation.DSMT4" ShapeID="_x0000_i1080" DrawAspect="Content" ObjectID="_1686884278" r:id="rId116"/>
        </w:object>
      </w:r>
      <w:r w:rsidRPr="00722B9B">
        <w:t xml:space="preserve"> là </w:t>
      </w:r>
      <w:r w:rsidRPr="00722B9B">
        <w:rPr>
          <w:position w:val="-6"/>
        </w:rPr>
        <w:object w:dxaOrig="620" w:dyaOrig="279" w14:anchorId="3367C963">
          <v:shape id="_x0000_i1081" type="#_x0000_t75" style="width:32.25pt;height:13.5pt" o:ole="">
            <v:imagedata r:id="rId117" o:title=""/>
          </v:shape>
          <o:OLEObject Type="Embed" ProgID="Equation.DSMT4" ShapeID="_x0000_i1081" DrawAspect="Content" ObjectID="_1686884279" r:id="rId118"/>
        </w:object>
      </w:r>
    </w:p>
    <w:p w14:paraId="0C532537" w14:textId="5FDA21B9" w:rsidR="00E62F77" w:rsidRPr="00722B9B" w:rsidRDefault="00EC5D1C" w:rsidP="00465193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rèn luyện</w:t>
      </w:r>
      <w:r w:rsidRPr="00722B9B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75E23" w:rsidRPr="00722B9B" w14:paraId="2FB9DC51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1929D8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" w:name="c1q"/>
            <w:bookmarkEnd w:id="1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1:</w:t>
            </w:r>
            <w:r w:rsidRPr="00722B9B">
              <w:rPr>
                <w:rFonts w:ascii="Chu Van An" w:hAnsi="Chu Van An" w:cs="Chu Van An"/>
                <w:szCs w:val="24"/>
              </w:rPr>
              <w:t xml:space="preserve">Cho hình chữ nhật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6A2DAECE">
                <v:shape id="_x0000_i2098" type="#_x0000_t75" style="width:36pt;height:13.5pt" o:ole="">
                  <v:imagedata r:id="rId119" o:title=""/>
                </v:shape>
                <o:OLEObject Type="Embed" ProgID="Equation.DSMT4" ShapeID="_x0000_i2098" DrawAspect="Content" ObjectID="_1686884280" r:id="rId12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759806F3">
                <v:shape id="_x0000_i2099" type="#_x0000_t75" style="width:9.75pt;height:12.75pt" o:ole="">
                  <v:imagedata r:id="rId121" o:title=""/>
                </v:shape>
                <o:OLEObject Type="Embed" ProgID="Equation.DSMT4" ShapeID="_x0000_i2099" DrawAspect="Content" ObjectID="_1686884281" r:id="rId12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50" w:dyaOrig="315" w14:anchorId="644F8A9E">
                <v:shape id="_x0000_i2100" type="#_x0000_t75" style="width:52.5pt;height:15.75pt" o:ole="">
                  <v:imagedata r:id="rId123" o:title=""/>
                </v:shape>
                <o:OLEObject Type="Embed" ProgID="Equation.DSMT4" ShapeID="_x0000_i2100" DrawAspect="Content" ObjectID="_1686884282" r:id="rId12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15" w14:anchorId="5A85B06E">
                <v:shape id="_x0000_i2101" type="#_x0000_t75" style="width:78pt;height:15.75pt" o:ole="">
                  <v:imagedata r:id="rId125" o:title=""/>
                </v:shape>
                <o:OLEObject Type="Embed" ProgID="Equation.DSMT4" ShapeID="_x0000_i2101" DrawAspect="Content" ObjectID="_1686884283" r:id="rId12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Phép đồng dạng hợp thành bởi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5CE4E6A">
                <v:shape id="_x0000_i2102" type="#_x0000_t75" style="width:12pt;height:13.5pt" o:ole="">
                  <v:imagedata r:id="rId127" o:title=""/>
                </v:shape>
                <o:OLEObject Type="Embed" ProgID="Equation.DSMT4" ShapeID="_x0000_i2102" DrawAspect="Content" ObjectID="_1686884284" r:id="rId12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6A32C45">
                <v:shape id="_x0000_i2103" type="#_x0000_t75" style="width:28.5pt;height:13.5pt" o:ole="">
                  <v:imagedata r:id="rId129" o:title=""/>
                </v:shape>
                <o:OLEObject Type="Embed" ProgID="Equation.DSMT4" ShapeID="_x0000_i2103" DrawAspect="Content" ObjectID="_1686884285" r:id="rId13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đối xứng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1CE64542">
                <v:shape id="_x0000_i2104" type="#_x0000_t75" style="width:9.75pt;height:12.75pt" o:ole="">
                  <v:imagedata r:id="rId131" o:title=""/>
                </v:shape>
                <o:OLEObject Type="Embed" ProgID="Equation.DSMT4" ShapeID="_x0000_i2104" DrawAspect="Content" ObjectID="_1686884286" r:id="rId13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tứ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48FBC7EC">
                <v:shape id="_x0000_i2105" type="#_x0000_t75" style="width:33.75pt;height:13.5pt" o:ole="">
                  <v:imagedata r:id="rId133" o:title=""/>
                </v:shape>
                <o:OLEObject Type="Embed" ProgID="Equation.DSMT4" ShapeID="_x0000_i2105" DrawAspect="Content" ObjectID="_1686884287" r:id="rId13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</w:t>
            </w:r>
          </w:p>
          <w:p w14:paraId="206718AA" w14:textId="77777777" w:rsidR="00175E23" w:rsidRPr="00722B9B" w:rsidRDefault="00175E23" w:rsidP="00905BD5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32F830C2" wp14:editId="7673460F">
                  <wp:extent cx="2250812" cy="1333500"/>
                  <wp:effectExtent l="0" t="0" r="0" b="0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211" cy="1334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29F964" w14:textId="6AC8DC33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2" w:name="c1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645" w:dyaOrig="255" w14:anchorId="7E31857E">
                <v:shape id="_x0000_i2106" type="#_x0000_t75" style="width:32.25pt;height:12.75pt" o:ole="">
                  <v:imagedata r:id="rId136" o:title=""/>
                </v:shape>
                <o:OLEObject Type="Embed" ProgID="Equation.DSMT4" ShapeID="_x0000_i2106" DrawAspect="Content" ObjectID="_1686884288" r:id="rId137"/>
              </w:object>
            </w:r>
            <w:bookmarkStart w:id="3" w:name="c1b"/>
            <w:bookmarkEnd w:id="2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45" w:dyaOrig="270" w14:anchorId="4CDB2E08">
                <v:shape id="_x0000_i2107" type="#_x0000_t75" style="width:32.25pt;height:13.5pt" o:ole="">
                  <v:imagedata r:id="rId138" o:title=""/>
                </v:shape>
                <o:OLEObject Type="Embed" ProgID="Equation.DSMT4" ShapeID="_x0000_i2107" DrawAspect="Content" ObjectID="_1686884289" r:id="rId139"/>
              </w:object>
            </w:r>
            <w:bookmarkStart w:id="4" w:name="c1c"/>
            <w:bookmarkEnd w:id="3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00" w:dyaOrig="270" w14:anchorId="0F81BB1B">
                <v:shape id="_x0000_i2108" type="#_x0000_t75" style="width:30pt;height:13.5pt" o:ole="">
                  <v:imagedata r:id="rId140" o:title=""/>
                </v:shape>
                <o:OLEObject Type="Embed" ProgID="Equation.DSMT4" ShapeID="_x0000_i2108" DrawAspect="Content" ObjectID="_1686884290" r:id="rId141"/>
              </w:object>
            </w:r>
            <w:bookmarkStart w:id="5" w:name="c1d"/>
            <w:bookmarkEnd w:id="4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615" w:dyaOrig="255" w14:anchorId="7EF3B83F">
                <v:shape id="_x0000_i2109" type="#_x0000_t75" style="width:30.75pt;height:12.75pt" o:ole="">
                  <v:imagedata r:id="rId142" o:title=""/>
                </v:shape>
                <o:OLEObject Type="Embed" ProgID="Equation.DSMT4" ShapeID="_x0000_i2109" DrawAspect="Content" ObjectID="_1686884291" r:id="rId143"/>
              </w:object>
            </w:r>
          </w:p>
          <w:bookmarkEnd w:id="5"/>
          <w:p w14:paraId="1B513DAF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B81993" w14:textId="348D088A" w:rsidR="00175E23" w:rsidRPr="00722B9B" w:rsidRDefault="00175E23" w:rsidP="00905BD5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6" w:name="_Hlk76261323"/>
            <w:bookmarkStart w:id="7" w:name="_Hlk76258189"/>
            <w:bookmarkStart w:id="8" w:name="_Hlk76066620"/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</w:t>
            </w: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5F4DC697" w14:textId="77777777" w:rsidTr="00905BD5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45E6F2" w14:textId="77777777" w:rsidR="00175E23" w:rsidRPr="00722B9B" w:rsidRDefault="00175E23" w:rsidP="00905BD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9" w:name="c2q"/>
            <w:bookmarkEnd w:id="9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2: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66F046FD">
                <v:shape id="_x0000_i2110" type="#_x0000_t75" style="width:23.25pt;height:16.5pt" o:ole="">
                  <v:imagedata r:id="rId144" o:title=""/>
                </v:shape>
                <o:OLEObject Type="Embed" ProgID="Equation.DSMT4" ShapeID="_x0000_i2110" DrawAspect="Content" ObjectID="_1686884292" r:id="rId14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2AE04CBA">
                <v:shape id="_x0000_i2111" type="#_x0000_t75" style="width:42.75pt;height:19.5pt" o:ole="">
                  <v:imagedata r:id="rId146" o:title=""/>
                </v:shape>
                <o:OLEObject Type="Embed" ProgID="Equation.DSMT4" ShapeID="_x0000_i2111" DrawAspect="Content" ObjectID="_1686884293" r:id="rId14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Hỏi phép đồng dạng có được bằng cách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9EC35DC">
                <v:shape id="_x0000_i2112" type="#_x0000_t75" style="width:11.25pt;height:14.25pt" o:ole="">
                  <v:imagedata r:id="rId148" o:title=""/>
                </v:shape>
                <o:OLEObject Type="Embed" ProgID="Equation.DSMT4" ShapeID="_x0000_i2112" DrawAspect="Content" ObjectID="_1686884294" r:id="rId14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75DB4542">
                <v:shape id="_x0000_i2113" type="#_x0000_t75" style="width:30pt;height:31.5pt" o:ole="">
                  <v:imagedata r:id="rId150" o:title=""/>
                </v:shape>
                <o:OLEObject Type="Embed" ProgID="Equation.DSMT4" ShapeID="_x0000_i2113" DrawAspect="Content" ObjectID="_1686884295" r:id="rId15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7FCFD6B">
                <v:shape id="_x0000_i2114" type="#_x0000_t75" style="width:11.25pt;height:14.25pt" o:ole="">
                  <v:imagedata r:id="rId152" o:title=""/>
                </v:shape>
                <o:OLEObject Type="Embed" ProgID="Equation.DSMT4" ShapeID="_x0000_i2114" DrawAspect="Content" ObjectID="_1686884296" r:id="rId15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30" w14:anchorId="3F92E93B">
                <v:shape id="_x0000_i2115" type="#_x0000_t75" style="width:25.5pt;height:16.5pt" o:ole="">
                  <v:imagedata r:id="rId154" o:title=""/>
                </v:shape>
                <o:OLEObject Type="Embed" ProgID="Equation.DSMT4" ShapeID="_x0000_i2115" DrawAspect="Content" ObjectID="_1686884297" r:id="rId15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sẽ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020A63EA">
                <v:shape id="_x0000_i2116" type="#_x0000_t75" style="width:16.5pt;height:12.75pt" o:ole="">
                  <v:imagedata r:id="rId156" o:title=""/>
                </v:shape>
                <o:OLEObject Type="Embed" ProgID="Equation.DSMT4" ShapeID="_x0000_i2116" DrawAspect="Content" ObjectID="_1686884298" r:id="rId15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360" w:dyaOrig="255" w14:anchorId="63A7B590">
                <v:shape id="_x0000_i2117" type="#_x0000_t75" style="width:18pt;height:12.75pt" o:ole="">
                  <v:imagedata r:id="rId158" o:title=""/>
                </v:shape>
                <o:OLEObject Type="Embed" ProgID="Equation.DSMT4" ShapeID="_x0000_i2117" DrawAspect="Content" ObjectID="_1686884299" r:id="rId15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7CB98B61" w14:textId="072B78C4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" w:name="c2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10" w:dyaOrig="390" w14:anchorId="33ED3FF0">
                <v:shape id="_x0000_i2118" type="#_x0000_t75" style="width:25.5pt;height:19.5pt" o:ole="">
                  <v:imagedata r:id="rId160" o:title=""/>
                </v:shape>
                <o:OLEObject Type="Embed" ProgID="Equation.DSMT4" ShapeID="_x0000_i2118" DrawAspect="Content" ObjectID="_1686884300" r:id="rId16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11" w:name="c2b"/>
            <w:bookmarkEnd w:id="10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10" w:dyaOrig="420" w14:anchorId="2FBAB6E0">
                <v:shape id="_x0000_i2119" type="#_x0000_t75" style="width:25.5pt;height:21pt" o:ole="">
                  <v:imagedata r:id="rId162" o:title=""/>
                </v:shape>
                <o:OLEObject Type="Embed" ProgID="Equation.DSMT4" ShapeID="_x0000_i2119" DrawAspect="Content" ObjectID="_1686884301" r:id="rId16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12" w:name="c2c"/>
            <w:bookmarkEnd w:id="11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20" w14:anchorId="29067D4D">
                <v:shape id="_x0000_i2120" type="#_x0000_t75" style="width:33pt;height:21pt" o:ole="">
                  <v:imagedata r:id="rId164" o:title=""/>
                </v:shape>
                <o:OLEObject Type="Embed" ProgID="Equation.DSMT4" ShapeID="_x0000_i2120" DrawAspect="Content" ObjectID="_1686884302" r:id="rId16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13" w:name="c2d"/>
            <w:bookmarkEnd w:id="12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position w:val="-6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position w:val="-6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90" w:dyaOrig="390" w14:anchorId="7901C936">
                <v:shape id="_x0000_i2121" type="#_x0000_t75" style="width:34.5pt;height:19.5pt" o:ole="">
                  <v:imagedata r:id="rId166" o:title=""/>
                </v:shape>
                <o:OLEObject Type="Embed" ProgID="Equation.DSMT4" ShapeID="_x0000_i2121" DrawAspect="Content" ObjectID="_1686884303" r:id="rId167"/>
              </w:object>
            </w:r>
            <w:r w:rsidRPr="00722B9B">
              <w:rPr>
                <w:rFonts w:ascii="Chu Van An" w:hAnsi="Chu Van An" w:cs="Chu Van An"/>
                <w:position w:val="-6"/>
                <w:szCs w:val="24"/>
              </w:rPr>
              <w:t>.</w:t>
            </w:r>
          </w:p>
          <w:bookmarkEnd w:id="13"/>
          <w:p w14:paraId="752514A7" w14:textId="77777777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9633CB" w14:textId="4977FBDB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0C17D68A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C87283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noProof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Câu </w:t>
            </w:r>
            <w:bookmarkStart w:id="14" w:name="c3q"/>
            <w:bookmarkEnd w:id="14"/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>3:</w: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54911F71">
                <v:shape id="_x0000_i2122" type="#_x0000_t75" style="width:24pt;height:15.75pt" o:ole="">
                  <v:imagedata r:id="rId168" o:title=""/>
                </v:shape>
                <o:OLEObject Type="Embed" ProgID="Equation.DSMT4" ShapeID="_x0000_i2122" DrawAspect="Content" ObjectID="_1686884304" r:id="rId169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5E701195">
                <v:shape id="_x0000_i2123" type="#_x0000_t75" style="width:20.25pt;height:15.75pt" o:ole="">
                  <v:imagedata r:id="rId170" o:title=""/>
                </v:shape>
                <o:OLEObject Type="Embed" ProgID="Equation.DSMT4" ShapeID="_x0000_i2123" DrawAspect="Content" ObjectID="_1686884305" r:id="rId171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: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325" w:dyaOrig="525" w14:anchorId="0C5F71AD">
                <v:shape id="_x0000_i2124" type="#_x0000_t75" style="width:116.25pt;height:26.25pt" o:ole="">
                  <v:imagedata r:id="rId172" o:title=""/>
                </v:shape>
                <o:OLEObject Type="Embed" ProgID="Equation.DSMT4" ShapeID="_x0000_i2124" DrawAspect="Content" ObjectID="_1686884306" r:id="rId173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Phép đồng dạng là phép thực hiện liên tiếp qua phép vị tự tâm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840" w:dyaOrig="450" w14:anchorId="4498A694">
                <v:shape id="_x0000_i2125" type="#_x0000_t75" style="width:42pt;height:22.5pt" o:ole="">
                  <v:imagedata r:id="rId174" o:title=""/>
                </v:shape>
                <o:OLEObject Type="Embed" ProgID="Equation.DSMT4" ShapeID="_x0000_i2125" DrawAspect="Content" ObjectID="_1686884307" r:id="rId175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60" w14:anchorId="2F3B6677">
                <v:shape id="_x0000_i2126" type="#_x0000_t75" style="width:33.75pt;height:33pt" o:ole="">
                  <v:imagedata r:id="rId176" o:title=""/>
                </v:shape>
                <o:OLEObject Type="Embed" ProgID="Equation.DSMT4" ShapeID="_x0000_i2126" DrawAspect="Content" ObjectID="_1686884308" r:id="rId177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và phép tịnh tiến theo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90" w:dyaOrig="495" w14:anchorId="14D6AFE3">
                <v:shape id="_x0000_i2127" type="#_x0000_t75" style="width:34.5pt;height:24.75pt" o:ole="">
                  <v:imagedata r:id="rId178" o:title=""/>
                </v:shape>
                <o:OLEObject Type="Embed" ProgID="Equation.DSMT4" ShapeID="_x0000_i2127" DrawAspect="Content" ObjectID="_1686884309" r:id="rId179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sẽ biến đường tròn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0B2643FA">
                <v:shape id="_x0000_i2128" type="#_x0000_t75" style="width:20.25pt;height:15.75pt" o:ole="">
                  <v:imagedata r:id="rId180" o:title=""/>
                </v:shape>
                <o:OLEObject Type="Embed" ProgID="Equation.DSMT4" ShapeID="_x0000_i2128" DrawAspect="Content" ObjectID="_1686884310" r:id="rId181"/>
              </w:object>
            </w:r>
            <w:r w:rsidRPr="00722B9B">
              <w:rPr>
                <w:rFonts w:ascii="Chu Van An" w:hAnsi="Chu Van An" w:cs="Chu Van An"/>
                <w:position w:val="-16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thành đường tròn có phương trình:</w:t>
            </w:r>
          </w:p>
          <w:p w14:paraId="35DDD565" w14:textId="07A1D0E6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bookmarkStart w:id="15" w:name="c3a"/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position w:val="-16"/>
                <w:szCs w:val="24"/>
              </w:rPr>
              <w:object w:dxaOrig="2355" w:dyaOrig="525" w14:anchorId="560A7D40">
                <v:shape id="_x0000_i2129" type="#_x0000_t75" style="width:117.75pt;height:26.25pt" o:ole="">
                  <v:imagedata r:id="rId182" o:title=""/>
                </v:shape>
                <o:OLEObject Type="Embed" ProgID="Equation.DSMT4" ShapeID="_x0000_i2129" DrawAspect="Content" ObjectID="_1686884311" r:id="rId183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bookmarkStart w:id="16" w:name="c3b"/>
            <w:bookmarkEnd w:id="15"/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hAnsi="Chu Van An" w:cs="Chu Van An"/>
                <w:position w:val="-16"/>
                <w:szCs w:val="24"/>
              </w:rPr>
              <w:object w:dxaOrig="2340" w:dyaOrig="525" w14:anchorId="6B73D943">
                <v:shape id="_x0000_i2130" type="#_x0000_t75" style="width:117pt;height:26.25pt" o:ole="">
                  <v:imagedata r:id="rId184" o:title=""/>
                </v:shape>
                <o:OLEObject Type="Embed" ProgID="Equation.DSMT4" ShapeID="_x0000_i2130" DrawAspect="Content" ObjectID="_1686884312" r:id="rId185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p w14:paraId="1A505A50" w14:textId="783C4DBC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7" w:name="c3c"/>
            <w:bookmarkEnd w:id="16"/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noProof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position w:val="-16"/>
                <w:szCs w:val="24"/>
              </w:rPr>
              <w:object w:dxaOrig="2385" w:dyaOrig="525" w14:anchorId="5662D773">
                <v:shape id="_x0000_i2131" type="#_x0000_t75" style="width:119.25pt;height:26.25pt" o:ole="">
                  <v:imagedata r:id="rId186" o:title=""/>
                </v:shape>
                <o:OLEObject Type="Embed" ProgID="Equation.DSMT4" ShapeID="_x0000_i2131" DrawAspect="Content" ObjectID="_1686884313" r:id="rId187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bookmarkStart w:id="18" w:name="c3d"/>
            <w:bookmarkEnd w:id="17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hAnsi="Chu Van An" w:cs="Chu Van An"/>
                <w:position w:val="-16"/>
                <w:szCs w:val="24"/>
              </w:rPr>
              <w:object w:dxaOrig="1755" w:dyaOrig="525" w14:anchorId="28F03736">
                <v:shape id="_x0000_i2132" type="#_x0000_t75" style="width:87.75pt;height:26.25pt" o:ole="">
                  <v:imagedata r:id="rId188" o:title=""/>
                </v:shape>
                <o:OLEObject Type="Embed" ProgID="Equation.DSMT4" ShapeID="_x0000_i2132" DrawAspect="Content" ObjectID="_1686884314" r:id="rId18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18"/>
          <w:p w14:paraId="17A561A4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9F9B5B" w14:textId="4825A8EB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2E2DBDA6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8E35DE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9" w:name="c4q"/>
            <w:bookmarkEnd w:id="19"/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15" w14:anchorId="2282E3B1">
                <v:shape id="_x0000_i2133" type="#_x0000_t75" style="width:23.25pt;height:15.75pt" o:ole="">
                  <v:imagedata r:id="rId190" o:title=""/>
                </v:shape>
                <o:OLEObject Type="Embed" ProgID="Equation.DSMT4" ShapeID="_x0000_i2133" DrawAspect="Content" ObjectID="_1686884315" r:id="rId19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tọa độ ảnh của điểm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20" w14:anchorId="1265C54F">
                <v:shape id="_x0000_i2134" type="#_x0000_t75" style="width:48pt;height:21pt" o:ole="">
                  <v:imagedata r:id="rId192" o:title=""/>
                </v:shape>
                <o:OLEObject Type="Embed" ProgID="Equation.DSMT4" ShapeID="_x0000_i2134" DrawAspect="Content" ObjectID="_1686884316" r:id="rId19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phép đồng dạng có được bằng cách thực hiện liên tiếp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480" w14:anchorId="654F3087">
                <v:shape id="_x0000_i2135" type="#_x0000_t75" style="width:38.25pt;height:24pt" o:ole="">
                  <v:imagedata r:id="rId194" o:title=""/>
                </v:shape>
                <o:OLEObject Type="Embed" ProgID="Equation.DSMT4" ShapeID="_x0000_i2135" DrawAspect="Content" ObjectID="_1686884317" r:id="rId19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525" w:dyaOrig="420" w14:anchorId="2A059A2A">
                <v:shape id="_x0000_i2136" type="#_x0000_t75" style="width:26.25pt;height:21pt" o:ole="">
                  <v:imagedata r:id="rId196" o:title=""/>
                </v:shape>
                <o:OLEObject Type="Embed" ProgID="Equation.DSMT4" ShapeID="_x0000_i2136" DrawAspect="Content" ObjectID="_1686884318" r:id="rId19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FB52EEF" w14:textId="72F9E640" w:rsidR="00175E23" w:rsidRPr="00722B9B" w:rsidRDefault="00175E23" w:rsidP="00905B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0" w:name="c4a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33F7FF0C">
                <v:shape id="_x0000_i2137" type="#_x0000_t75" style="width:36pt;height:21pt" o:ole="">
                  <v:imagedata r:id="rId198" o:title=""/>
                </v:shape>
                <o:OLEObject Type="Embed" ProgID="Equation.DSMT4" ShapeID="_x0000_i2137" DrawAspect="Content" ObjectID="_1686884319" r:id="rId19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21" w:name="c4b"/>
            <w:bookmarkEnd w:id="20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40" w:dyaOrig="420" w14:anchorId="4C003544">
                <v:shape id="_x0000_i2138" type="#_x0000_t75" style="width:42pt;height:21pt" o:ole="">
                  <v:imagedata r:id="rId200" o:title=""/>
                </v:shape>
                <o:OLEObject Type="Embed" ProgID="Equation.DSMT4" ShapeID="_x0000_i2138" DrawAspect="Content" ObjectID="_1686884320" r:id="rId20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22" w:name="c4c"/>
            <w:bookmarkEnd w:id="21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85" w:dyaOrig="420" w14:anchorId="3F085D9A">
                <v:shape id="_x0000_i2139" type="#_x0000_t75" style="width:29.25pt;height:21pt" o:ole="">
                  <v:imagedata r:id="rId202" o:title=""/>
                </v:shape>
                <o:OLEObject Type="Embed" ProgID="Equation.DSMT4" ShapeID="_x0000_i2139" DrawAspect="Content" ObjectID="_1686884321" r:id="rId20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23" w:name="c4d"/>
            <w:bookmarkEnd w:id="22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3EFBA600">
                <v:shape id="_x0000_i2140" type="#_x0000_t75" style="width:36pt;height:21pt" o:ole="">
                  <v:imagedata r:id="rId204" o:title=""/>
                </v:shape>
                <o:OLEObject Type="Embed" ProgID="Equation.DSMT4" ShapeID="_x0000_i2140" DrawAspect="Content" ObjectID="_1686884322" r:id="rId205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23"/>
          <w:p w14:paraId="54D663E2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C2C5DE" w14:textId="6AFFE363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732198A5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D167A4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4" w:name="c5q"/>
            <w:bookmarkEnd w:id="24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5:</w: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571C2BA9">
                <v:shape id="_x0000_i2141" type="#_x0000_t75" style="width:24pt;height:15.75pt" o:ole="">
                  <v:imagedata r:id="rId206" o:title=""/>
                </v:shape>
                <o:OLEObject Type="Embed" ProgID="Equation.DSMT4" ShapeID="_x0000_i2141" DrawAspect="Content" ObjectID="_1686884323" r:id="rId207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10" w:dyaOrig="285" w14:anchorId="6EC3CE2E">
                <v:shape id="_x0000_i2142" type="#_x0000_t75" style="width:10.5pt;height:14.25pt" o:ole="">
                  <v:imagedata r:id="rId208" o:title=""/>
                </v:shape>
                <o:OLEObject Type="Embed" ProgID="Equation.DSMT4" ShapeID="_x0000_i2142" DrawAspect="Content" ObjectID="_1686884324" r:id="rId209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: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1440" w:dyaOrig="315" w14:anchorId="68C9A81B">
                <v:shape id="_x0000_i2143" type="#_x0000_t75" style="width:1in;height:15.75pt" o:ole="">
                  <v:imagedata r:id="rId210" o:title=""/>
                </v:shape>
                <o:OLEObject Type="Embed" ProgID="Equation.DSMT4" ShapeID="_x0000_i2143" DrawAspect="Content" ObjectID="_1686884325" r:id="rId211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vị tự tâm O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1B42F525">
                <v:shape id="_x0000_i2144" type="#_x0000_t75" style="width:30pt;height:14.25pt" o:ole="">
                  <v:imagedata r:id="rId212" o:title=""/>
                </v:shape>
                <o:OLEObject Type="Embed" ProgID="Equation.DSMT4" ShapeID="_x0000_i2144" DrawAspect="Content" ObjectID="_1686884326" r:id="rId21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72C33E0B">
                <v:shape id="_x0000_i2145" type="#_x0000_t75" style="width:45pt;height:21pt" o:ole="">
                  <v:imagedata r:id="rId214" o:title=""/>
                </v:shape>
                <o:OLEObject Type="Embed" ProgID="Equation.DSMT4" ShapeID="_x0000_i2145" DrawAspect="Content" ObjectID="_1686884327" r:id="rId21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47300F47">
                <v:shape id="_x0000_i2146" type="#_x0000_t75" style="width:10.5pt;height:14.25pt" o:ole="">
                  <v:imagedata r:id="rId216" o:title=""/>
                </v:shape>
                <o:OLEObject Type="Embed" ProgID="Equation.DSMT4" ShapeID="_x0000_i2146" DrawAspect="Content" ObjectID="_1686884328" r:id="rId21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300" w14:anchorId="19C6E432">
                <v:shape id="_x0000_i2147" type="#_x0000_t75" style="width:14.25pt;height:15pt" o:ole="">
                  <v:imagedata r:id="rId218" o:title=""/>
                </v:shape>
                <o:OLEObject Type="Embed" ProgID="Equation.DSMT4" ShapeID="_x0000_i2147" DrawAspect="Content" ObjectID="_1686884329" r:id="rId21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1B81CC5B" w14:textId="5D15D9DF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5" w:name="c5a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15" w14:anchorId="7E2D1DFD">
                <v:shape id="_x0000_i2148" type="#_x0000_t75" style="width:78pt;height:15.75pt" o:ole="">
                  <v:imagedata r:id="rId220" o:title=""/>
                </v:shape>
                <o:OLEObject Type="Embed" ProgID="Equation.DSMT4" ShapeID="_x0000_i2148" DrawAspect="Content" ObjectID="_1686884330" r:id="rId221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.</w:t>
            </w:r>
            <w:bookmarkStart w:id="26" w:name="c5b"/>
            <w:bookmarkEnd w:id="25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/>
              </w:rPr>
              <w:object w:dxaOrig="1530" w:dyaOrig="315" w14:anchorId="23E46C39">
                <v:shape id="_x0000_i2149" type="#_x0000_t75" style="width:76.5pt;height:15.75pt" o:ole="">
                  <v:imagedata r:id="rId222" o:title=""/>
                </v:shape>
                <o:OLEObject Type="Embed" ProgID="Equation.DSMT4" ShapeID="_x0000_i2149" DrawAspect="Content" ObjectID="_1686884331" r:id="rId223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</w:p>
          <w:p w14:paraId="5D89875D" w14:textId="28DDE633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7" w:name="c5c"/>
            <w:bookmarkEnd w:id="26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nl-NL"/>
              </w:rPr>
              <w:object w:dxaOrig="1455" w:dyaOrig="315" w14:anchorId="0D187D2F">
                <v:shape id="_x0000_i2150" type="#_x0000_t75" style="width:72.75pt;height:15.75pt" o:ole="">
                  <v:imagedata r:id="rId224" o:title=""/>
                </v:shape>
                <o:OLEObject Type="Embed" ProgID="Equation.DSMT4" ShapeID="_x0000_i2150" DrawAspect="Content" ObjectID="_1686884332" r:id="rId225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  <w:bookmarkStart w:id="28" w:name="c5d"/>
            <w:bookmarkEnd w:id="27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nl-NL"/>
              </w:rPr>
              <w:object w:dxaOrig="1485" w:dyaOrig="315" w14:anchorId="7F872992">
                <v:shape id="_x0000_i2151" type="#_x0000_t75" style="width:74.25pt;height:15.75pt" o:ole="">
                  <v:imagedata r:id="rId226" o:title=""/>
                </v:shape>
                <o:OLEObject Type="Embed" ProgID="Equation.DSMT4" ShapeID="_x0000_i2151" DrawAspect="Content" ObjectID="_1686884333" r:id="rId227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</w:p>
          <w:bookmarkEnd w:id="28"/>
          <w:p w14:paraId="001ADF7E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FC9D0C" w14:textId="5E6913E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lastRenderedPageBreak/>
              <w:t>Lời giải</w:t>
            </w:r>
          </w:p>
        </w:tc>
      </w:tr>
      <w:tr w:rsidR="00175E23" w:rsidRPr="00722B9B" w14:paraId="112EFB59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E9DE83" w14:textId="77777777" w:rsidR="00175E23" w:rsidRPr="00722B9B" w:rsidRDefault="00175E23" w:rsidP="00905BD5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9" w:name="c6q"/>
            <w:bookmarkEnd w:id="29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6: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80" w:dyaOrig="330" w14:anchorId="7F52BA66">
                <v:shape id="_x0000_i2152" type="#_x0000_t75" style="width:24pt;height:16.5pt" o:ole="">
                  <v:imagedata r:id="rId228" o:title=""/>
                </v:shape>
                <o:OLEObject Type="Embed" ProgID="Equation.DSMT4" ShapeID="_x0000_i2152" DrawAspect="Content" ObjectID="_1686884334" r:id="rId22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cho hai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1800" w:dyaOrig="405" w14:anchorId="23C5DEB5">
                <v:shape id="_x0000_i2153" type="#_x0000_t75" style="width:90pt;height:20.25pt" o:ole="">
                  <v:imagedata r:id="rId230" o:title=""/>
                </v:shape>
                <o:OLEObject Type="Embed" ProgID="Equation.DSMT4" ShapeID="_x0000_i2153" DrawAspect="Content" ObjectID="_1686884335" r:id="rId23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fr-FR"/>
              </w:rPr>
              <w:object w:dxaOrig="600" w:dyaOrig="630" w14:anchorId="78FD7EC5">
                <v:shape id="_x0000_i2154" type="#_x0000_t75" style="width:30pt;height:31.5pt" o:ole="">
                  <v:imagedata r:id="rId232" o:title=""/>
                </v:shape>
                <o:OLEObject Type="Embed" ProgID="Equation.DSMT4" ShapeID="_x0000_i2154" DrawAspect="Content" ObjectID="_1686884336" r:id="rId23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70" w:dyaOrig="270" w14:anchorId="2FF55489">
                <v:shape id="_x0000_i2155" type="#_x0000_t75" style="width:13.5pt;height:13.5pt" o:ole="">
                  <v:imagedata r:id="rId234" o:title=""/>
                </v:shape>
                <o:OLEObject Type="Embed" ProgID="Equation.DSMT4" ShapeID="_x0000_i2155" DrawAspect="Content" ObjectID="_1686884337" r:id="rId23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30" w:dyaOrig="270" w14:anchorId="71B8E71B">
                <v:shape id="_x0000_i2156" type="#_x0000_t75" style="width:16.5pt;height:13.5pt" o:ole="">
                  <v:imagedata r:id="rId236" o:title=""/>
                </v:shape>
                <o:OLEObject Type="Embed" ProgID="Equation.DSMT4" ShapeID="_x0000_i2156" DrawAspect="Content" ObjectID="_1686884338" r:id="rId23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70" w14:anchorId="5D86E0C1">
                <v:shape id="_x0000_i2157" type="#_x0000_t75" style="width:12pt;height:13.5pt" o:ole="">
                  <v:imagedata r:id="rId238" o:title=""/>
                </v:shape>
                <o:OLEObject Type="Embed" ProgID="Equation.DSMT4" ShapeID="_x0000_i2157" DrawAspect="Content" ObjectID="_1686884339" r:id="rId23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00" w:dyaOrig="270" w14:anchorId="1A694653">
                <v:shape id="_x0000_i2158" type="#_x0000_t75" style="width:15pt;height:13.5pt" o:ole="">
                  <v:imagedata r:id="rId240" o:title=""/>
                </v:shape>
                <o:OLEObject Type="Embed" ProgID="Equation.DSMT4" ShapeID="_x0000_i2158" DrawAspect="Content" ObjectID="_1686884340" r:id="rId24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Tính độ dài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570" w:dyaOrig="270" w14:anchorId="53BB9B71">
                <v:shape id="_x0000_i2159" type="#_x0000_t75" style="width:28.5pt;height:13.5pt" o:ole="">
                  <v:imagedata r:id="rId242" o:title=""/>
                </v:shape>
                <o:OLEObject Type="Embed" ProgID="Equation.DSMT4" ShapeID="_x0000_i2159" DrawAspect="Content" ObjectID="_1686884341" r:id="rId243"/>
              </w:object>
            </w:r>
          </w:p>
          <w:p w14:paraId="290A2913" w14:textId="7867C6BE" w:rsidR="00175E23" w:rsidRPr="00722B9B" w:rsidRDefault="00175E23" w:rsidP="00905BD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0" w:name="c6a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val="fr-FR"/>
              </w:rPr>
              <w:object w:dxaOrig="1260" w:dyaOrig="675" w14:anchorId="5F472E38">
                <v:shape id="_x0000_i2160" type="#_x0000_t75" style="width:63pt;height:33.75pt" o:ole="">
                  <v:imagedata r:id="rId244" o:title=""/>
                </v:shape>
                <o:OLEObject Type="Embed" ProgID="Equation.DSMT4" ShapeID="_x0000_i2160" DrawAspect="Content" ObjectID="_1686884342" r:id="rId245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bookmarkStart w:id="31" w:name="c6b"/>
            <w:bookmarkEnd w:id="30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  <w:lang w:val="fr-FR"/>
              </w:rPr>
              <w:object w:dxaOrig="1215" w:dyaOrig="360" w14:anchorId="48C4F0F6">
                <v:shape id="_x0000_i2161" type="#_x0000_t75" style="width:60.75pt;height:18pt" o:ole="">
                  <v:imagedata r:id="rId246" o:title=""/>
                </v:shape>
                <o:OLEObject Type="Embed" ProgID="Equation.DSMT4" ShapeID="_x0000_i2161" DrawAspect="Content" ObjectID="_1686884343" r:id="rId247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05D67D85" w14:textId="7F0EC667" w:rsidR="00175E23" w:rsidRPr="00722B9B" w:rsidRDefault="00175E23" w:rsidP="00905BD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32" w:name="c6c"/>
            <w:bookmarkEnd w:id="31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fr-FR"/>
              </w:rPr>
              <w:object w:dxaOrig="1260" w:dyaOrig="675" w14:anchorId="465CE64F">
                <v:shape id="_x0000_i2162" type="#_x0000_t75" style="width:63pt;height:33.75pt" o:ole="">
                  <v:imagedata r:id="rId248" o:title=""/>
                </v:shape>
                <o:OLEObject Type="Embed" ProgID="Equation.DSMT4" ShapeID="_x0000_i2162" DrawAspect="Content" ObjectID="_1686884344" r:id="rId24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3" w:name="c6d"/>
            <w:bookmarkEnd w:id="32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  <w:lang w:val="fr-FR"/>
              </w:rPr>
              <w:object w:dxaOrig="1215" w:dyaOrig="360" w14:anchorId="74FC2F7A">
                <v:shape id="_x0000_i2163" type="#_x0000_t75" style="width:60.75pt;height:18pt" o:ole="">
                  <v:imagedata r:id="rId250" o:title=""/>
                </v:shape>
                <o:OLEObject Type="Embed" ProgID="Equation.DSMT4" ShapeID="_x0000_i2163" DrawAspect="Content" ObjectID="_1686884345" r:id="rId25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3"/>
          <w:p w14:paraId="109A12F6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D63153" w14:textId="6BC09A4C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129883EE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6D2FAB" w14:textId="77777777" w:rsidR="00175E23" w:rsidRPr="00722B9B" w:rsidRDefault="00175E23" w:rsidP="00905BD5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4" w:name="c7q"/>
            <w:bookmarkEnd w:id="34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9B63FCE">
                <v:shape id="_x0000_i2164" type="#_x0000_t75" style="width:23.25pt;height:16.5pt" o:ole="">
                  <v:imagedata r:id="rId252" o:title=""/>
                </v:shape>
                <o:OLEObject Type="Embed" ProgID="Equation.DSMT4" ShapeID="_x0000_i2164" DrawAspect="Content" ObjectID="_1686884346" r:id="rId25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2FBA6547">
                <v:shape id="_x0000_i2165" type="#_x0000_t75" style="width:129pt;height:21.75pt" o:ole="">
                  <v:imagedata r:id="rId254" o:title=""/>
                </v:shape>
                <o:OLEObject Type="Embed" ProgID="Equation.DSMT4" ShapeID="_x0000_i2165" DrawAspect="Content" ObjectID="_1686884347" r:id="rId25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1CCC2B6A">
                <v:shape id="_x0000_i2166" type="#_x0000_t75" style="width:24pt;height:19.5pt" o:ole="">
                  <v:imagedata r:id="rId256" o:title=""/>
                </v:shape>
                <o:OLEObject Type="Embed" ProgID="Equation.DSMT4" ShapeID="_x0000_i2166" DrawAspect="Content" ObjectID="_1686884348" r:id="rId25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5FAA3415">
                <v:shape id="_x0000_i2167" type="#_x0000_t75" style="width:21pt;height:19.5pt" o:ole="">
                  <v:imagedata r:id="rId258" o:title=""/>
                </v:shape>
                <o:OLEObject Type="Embed" ProgID="Equation.DSMT4" ShapeID="_x0000_i2167" DrawAspect="Content" ObjectID="_1686884349" r:id="rId25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việc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F9CFAC6">
                <v:shape id="_x0000_i2168" type="#_x0000_t75" style="width:12pt;height:14.25pt" o:ole="">
                  <v:imagedata r:id="rId260" o:title=""/>
                </v:shape>
                <o:OLEObject Type="Embed" ProgID="Equation.DSMT4" ShapeID="_x0000_i2168" DrawAspect="Content" ObjectID="_1686884350" r:id="rId26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35" w:dyaOrig="630" w14:anchorId="644D3C0B">
                <v:shape id="_x0000_i2169" type="#_x0000_t75" style="width:36.75pt;height:31.5pt" o:ole="">
                  <v:imagedata r:id="rId262" o:title=""/>
                </v:shape>
                <o:OLEObject Type="Embed" ProgID="Equation.DSMT4" ShapeID="_x0000_i2169" DrawAspect="Content" ObjectID="_1686884351" r:id="rId26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20" w14:anchorId="02056218">
                <v:shape id="_x0000_i2170" type="#_x0000_t75" style="width:51pt;height:21pt" o:ole="">
                  <v:imagedata r:id="rId264" o:title=""/>
                </v:shape>
                <o:OLEObject Type="Embed" ProgID="Equation.DSMT4" ShapeID="_x0000_i2170" DrawAspect="Content" ObjectID="_1686884352" r:id="rId26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Tính bán kính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2390DC02">
                <v:shape id="_x0000_i2171" type="#_x0000_t75" style="width:14.25pt;height:12.75pt" o:ole="">
                  <v:imagedata r:id="rId266" o:title=""/>
                </v:shape>
                <o:OLEObject Type="Embed" ProgID="Equation.DSMT4" ShapeID="_x0000_i2171" DrawAspect="Content" ObjectID="_1686884353" r:id="rId26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754EF6E">
                <v:shape id="_x0000_i2172" type="#_x0000_t75" style="width:24pt;height:19.5pt" o:ole="">
                  <v:imagedata r:id="rId268" o:title=""/>
                </v:shape>
                <o:OLEObject Type="Embed" ProgID="Equation.DSMT4" ShapeID="_x0000_i2172" DrawAspect="Content" ObjectID="_1686884354" r:id="rId26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1CA95A7" w14:textId="1283A575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5" w:name="c7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85" w14:anchorId="60720A01">
                <v:shape id="_x0000_i2173" type="#_x0000_t75" style="width:39pt;height:14.25pt" o:ole="">
                  <v:imagedata r:id="rId270" o:title=""/>
                </v:shape>
                <o:OLEObject Type="Embed" ProgID="Equation.DSMT4" ShapeID="_x0000_i2173" DrawAspect="Content" ObjectID="_1686884355" r:id="rId27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36" w:name="c7b"/>
            <w:bookmarkEnd w:id="35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85" w14:anchorId="11F6A74D">
                <v:shape id="_x0000_i2174" type="#_x0000_t75" style="width:32.25pt;height:14.25pt" o:ole="">
                  <v:imagedata r:id="rId272" o:title=""/>
                </v:shape>
                <o:OLEObject Type="Embed" ProgID="Equation.DSMT4" ShapeID="_x0000_i2174" DrawAspect="Content" ObjectID="_1686884356" r:id="rId27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37" w:name="c7c"/>
            <w:bookmarkEnd w:id="36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85" w14:anchorId="3E7CEDC5">
                <v:shape id="_x0000_i2175" type="#_x0000_t75" style="width:32.25pt;height:14.25pt" o:ole="">
                  <v:imagedata r:id="rId274" o:title=""/>
                </v:shape>
                <o:OLEObject Type="Embed" ProgID="Equation.DSMT4" ShapeID="_x0000_i2175" DrawAspect="Content" ObjectID="_1686884357" r:id="rId27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38" w:name="c7d"/>
            <w:bookmarkEnd w:id="37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600" w:dyaOrig="255" w14:anchorId="59BA6C44">
                <v:shape id="_x0000_i2176" type="#_x0000_t75" style="width:30pt;height:12.75pt" o:ole="">
                  <v:imagedata r:id="rId276" o:title=""/>
                </v:shape>
                <o:OLEObject Type="Embed" ProgID="Equation.DSMT4" ShapeID="_x0000_i2176" DrawAspect="Content" ObjectID="_1686884358" r:id="rId277"/>
              </w:object>
            </w:r>
          </w:p>
          <w:bookmarkEnd w:id="38"/>
          <w:p w14:paraId="13DBFC0A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60D356" w14:textId="3F499EE0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0D06FC19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09F457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9" w:name="c8q"/>
            <w:bookmarkEnd w:id="39"/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8: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722B9B">
              <w:rPr>
                <w:rFonts w:ascii="Chu Van An" w:hAnsi="Chu Van An" w:cs="Chu Van An"/>
                <w:position w:val="-10"/>
                <w:szCs w:val="24"/>
              </w:rPr>
              <w:object w:dxaOrig="450" w:dyaOrig="315" w14:anchorId="5FD85467">
                <v:shape id="_x0000_i2177" type="#_x0000_t75" style="width:22.5pt;height:15.75pt" o:ole="">
                  <v:imagedata r:id="rId278" o:title=""/>
                </v:shape>
                <o:OLEObject Type="Embed" ProgID="Equation.DSMT4" ShapeID="_x0000_i2177" DrawAspect="Content" ObjectID="_1686884359" r:id="rId27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092ADC3F">
                <v:shape id="_x0000_i2178" type="#_x0000_t75" style="width:21pt;height:20.25pt" o:ole="">
                  <v:imagedata r:id="rId280" o:title=""/>
                </v:shape>
                <o:OLEObject Type="Embed" ProgID="Equation.DSMT4" ShapeID="_x0000_i2178" DrawAspect="Content" ObjectID="_1686884360" r:id="rId28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: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2100" w:dyaOrig="435" w14:anchorId="4C5014C8">
                <v:shape id="_x0000_i2179" type="#_x0000_t75" style="width:105pt;height:21.75pt" o:ole="">
                  <v:imagedata r:id="rId282" o:title=""/>
                </v:shape>
                <o:OLEObject Type="Embed" ProgID="Equation.DSMT4" ShapeID="_x0000_i2179" DrawAspect="Content" ObjectID="_1686884361" r:id="rId28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480" w:dyaOrig="405" w14:anchorId="373A29D4">
                <v:shape id="_x0000_i2180" type="#_x0000_t75" style="width:24pt;height:20.25pt" o:ole="">
                  <v:imagedata r:id="rId284" o:title=""/>
                </v:shape>
                <o:OLEObject Type="Embed" ProgID="Equation.DSMT4" ShapeID="_x0000_i2180" DrawAspect="Content" ObjectID="_1686884362" r:id="rId28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là ảnh của đường tròn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4D637671">
                <v:shape id="_x0000_i2181" type="#_x0000_t75" style="width:21pt;height:20.25pt" o:ole="">
                  <v:imagedata r:id="rId280" o:title=""/>
                </v:shape>
                <o:OLEObject Type="Embed" ProgID="Equation.DSMT4" ShapeID="_x0000_i2181" DrawAspect="Content" ObjectID="_1686884363" r:id="rId28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việc thực hiện liên tiếp phép vị tự tâm </w:t>
            </w:r>
            <w:r w:rsidRPr="00722B9B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7BC3B160">
                <v:shape id="_x0000_i2182" type="#_x0000_t75" style="width:12pt;height:14.25pt" o:ole="">
                  <v:imagedata r:id="rId287" o:title=""/>
                </v:shape>
                <o:OLEObject Type="Embed" ProgID="Equation.DSMT4" ShapeID="_x0000_i2182" DrawAspect="Content" ObjectID="_1686884364" r:id="rId28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722B9B">
              <w:rPr>
                <w:rFonts w:ascii="Chu Van An" w:hAnsi="Chu Van An" w:cs="Chu Van An"/>
                <w:position w:val="-24"/>
                <w:szCs w:val="24"/>
              </w:rPr>
              <w:object w:dxaOrig="735" w:dyaOrig="630" w14:anchorId="1D78B866">
                <v:shape id="_x0000_i2183" type="#_x0000_t75" style="width:36.75pt;height:31.5pt" o:ole="">
                  <v:imagedata r:id="rId289" o:title=""/>
                </v:shape>
                <o:OLEObject Type="Embed" ProgID="Equation.DSMT4" ShapeID="_x0000_i2183" DrawAspect="Content" ObjectID="_1686884365" r:id="rId29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1095" w:dyaOrig="510" w14:anchorId="3B46D2BC">
                <v:shape id="_x0000_i2184" type="#_x0000_t75" style="width:54.75pt;height:25.5pt" o:ole="">
                  <v:imagedata r:id="rId291" o:title=""/>
                </v:shape>
                <o:OLEObject Type="Embed" ProgID="Equation.DSMT4" ShapeID="_x0000_i2184" DrawAspect="Content" ObjectID="_1686884366" r:id="rId29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Tính bán kính </w:t>
            </w:r>
            <w:r w:rsidRPr="00722B9B">
              <w:rPr>
                <w:rFonts w:ascii="Chu Van An" w:hAnsi="Chu Van An" w:cs="Chu Van An"/>
                <w:position w:val="-4"/>
                <w:szCs w:val="24"/>
              </w:rPr>
              <w:object w:dxaOrig="285" w:dyaOrig="270" w14:anchorId="270F3A2F">
                <v:shape id="_x0000_i2185" type="#_x0000_t75" style="width:14.25pt;height:13.5pt" o:ole="">
                  <v:imagedata r:id="rId293" o:title=""/>
                </v:shape>
                <o:OLEObject Type="Embed" ProgID="Equation.DSMT4" ShapeID="_x0000_i2185" DrawAspect="Content" ObjectID="_1686884367" r:id="rId29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đường tròn </w:t>
            </w:r>
            <w:r w:rsidRPr="00722B9B">
              <w:rPr>
                <w:rFonts w:ascii="Chu Van An" w:hAnsi="Chu Van An" w:cs="Chu Van An"/>
                <w:position w:val="-14"/>
                <w:szCs w:val="24"/>
              </w:rPr>
              <w:object w:dxaOrig="480" w:dyaOrig="405" w14:anchorId="0E37E648">
                <v:shape id="_x0000_i2186" type="#_x0000_t75" style="width:24pt;height:20.25pt" o:ole="">
                  <v:imagedata r:id="rId284" o:title=""/>
                </v:shape>
                <o:OLEObject Type="Embed" ProgID="Equation.DSMT4" ShapeID="_x0000_i2186" DrawAspect="Content" ObjectID="_1686884368" r:id="rId29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18EF6DE6" w14:textId="4ADD7FA9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0" w:name="c8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118A1D65">
                <v:shape id="_x0000_i2187" type="#_x0000_t75" style="width:33pt;height:14.25pt" o:ole="">
                  <v:imagedata r:id="rId296" o:title=""/>
                </v:shape>
                <o:OLEObject Type="Embed" ProgID="Equation.DSMT4" ShapeID="_x0000_i2187" DrawAspect="Content" ObjectID="_1686884369" r:id="rId29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41" w:name="c8b"/>
            <w:bookmarkEnd w:id="40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7A9658DF">
                <v:shape id="_x0000_i2188" type="#_x0000_t75" style="width:33pt;height:14.25pt" o:ole="">
                  <v:imagedata r:id="rId298" o:title=""/>
                </v:shape>
                <o:OLEObject Type="Embed" ProgID="Equation.DSMT4" ShapeID="_x0000_i2188" DrawAspect="Content" ObjectID="_1686884370" r:id="rId29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42" w:name="c8c"/>
            <w:bookmarkEnd w:id="41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95" w:dyaOrig="285" w14:anchorId="74DC5127">
                <v:shape id="_x0000_i2189" type="#_x0000_t75" style="width:39.75pt;height:14.25pt" o:ole="">
                  <v:imagedata r:id="rId300" o:title=""/>
                </v:shape>
                <o:OLEObject Type="Embed" ProgID="Equation.DSMT4" ShapeID="_x0000_i2189" DrawAspect="Content" ObjectID="_1686884371" r:id="rId30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43" w:name="c8d"/>
            <w:bookmarkEnd w:id="42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615" w:dyaOrig="270" w14:anchorId="432245F8">
                <v:shape id="_x0000_i2190" type="#_x0000_t75" style="width:30.75pt;height:13.5pt" o:ole="">
                  <v:imagedata r:id="rId302" o:title=""/>
                </v:shape>
                <o:OLEObject Type="Embed" ProgID="Equation.DSMT4" ShapeID="_x0000_i2190" DrawAspect="Content" ObjectID="_1686884372" r:id="rId30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bookmarkEnd w:id="43"/>
          <w:p w14:paraId="3457BE30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281053" w14:textId="49B1AEE3" w:rsidR="00175E23" w:rsidRPr="00722B9B" w:rsidRDefault="00175E23" w:rsidP="00905B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4A41746C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020A8B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44" w:name="c9q"/>
            <w:bookmarkEnd w:id="44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9: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Ảnh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2610" w:dyaOrig="435" w14:anchorId="14E31E3A">
                <v:shape id="_x0000_i2191" type="#_x0000_t75" style="width:130.5pt;height:21.75pt" o:ole="">
                  <v:imagedata r:id="rId304" o:title=""/>
                </v:shape>
                <o:OLEObject Type="Embed" ProgID="Equation.DSMT4" ShapeID="_x0000_i2191" DrawAspect="Content" ObjectID="_1686884373" r:id="rId305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sau khi thực hiện liên tiếp phép đối xứng trục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75" w:dyaOrig="270" w14:anchorId="680B5675">
                <v:shape id="_x0000_i2192" type="#_x0000_t75" style="width:18.75pt;height:13.5pt" o:ole="">
                  <v:imagedata r:id="rId306" o:title=""/>
                </v:shape>
                <o:OLEObject Type="Embed" ProgID="Equation.DSMT4" ShapeID="_x0000_i2192" DrawAspect="Content" ObjectID="_1686884374" r:id="rId307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690" w:dyaOrig="405" w14:anchorId="1600B9F9">
                <v:shape id="_x0000_i2193" type="#_x0000_t75" style="width:34.5pt;height:20.25pt" o:ole="">
                  <v:imagedata r:id="rId308" o:title=""/>
                </v:shape>
                <o:OLEObject Type="Embed" ProgID="Equation.DSMT4" ShapeID="_x0000_i2193" DrawAspect="Content" ObjectID="_1686884375" r:id="rId309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40" w:dyaOrig="270" w14:anchorId="34EB356A">
                <v:shape id="_x0000_i2194" type="#_x0000_t75" style="width:27pt;height:13.5pt" o:ole="">
                  <v:imagedata r:id="rId310" o:title=""/>
                </v:shape>
                <o:OLEObject Type="Embed" ProgID="Equation.DSMT4" ShapeID="_x0000_i2194" DrawAspect="Content" ObjectID="_1686884376" r:id="rId311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>, có phương trình là</w:t>
            </w:r>
          </w:p>
          <w:p w14:paraId="495B70EE" w14:textId="5DDD6836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45" w:name="c9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position w:val="-14"/>
                <w:szCs w:val="24"/>
              </w:rPr>
              <w:object w:dxaOrig="2250" w:dyaOrig="435" w14:anchorId="3E6CE093">
                <v:shape id="_x0000_i2195" type="#_x0000_t75" style="width:112.5pt;height:21.75pt" o:ole="">
                  <v:imagedata r:id="rId312" o:title=""/>
                </v:shape>
                <o:OLEObject Type="Embed" ProgID="Equation.DSMT4" ShapeID="_x0000_i2195" DrawAspect="Content" ObjectID="_1686884377" r:id="rId313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6" w:name="c9b"/>
            <w:bookmarkEnd w:id="45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FF"/>
                <w:position w:val="-14"/>
                <w:szCs w:val="24"/>
              </w:rPr>
              <w:object w:dxaOrig="2175" w:dyaOrig="435" w14:anchorId="71F042AA">
                <v:shape id="_x0000_i2196" type="#_x0000_t75" style="width:108.75pt;height:21.75pt" o:ole="">
                  <v:imagedata r:id="rId314" o:title=""/>
                </v:shape>
                <o:OLEObject Type="Embed" ProgID="Equation.DSMT4" ShapeID="_x0000_i2196" DrawAspect="Content" ObjectID="_1686884378" r:id="rId315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4082CA8" w14:textId="32EED83A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47" w:name="c9c"/>
            <w:bookmarkEnd w:id="46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FF"/>
                <w:position w:val="-14"/>
                <w:szCs w:val="24"/>
              </w:rPr>
              <w:object w:dxaOrig="2190" w:dyaOrig="435" w14:anchorId="293A56BD">
                <v:shape id="_x0000_i2197" type="#_x0000_t75" style="width:109.5pt;height:21.75pt" o:ole="">
                  <v:imagedata r:id="rId316" o:title=""/>
                </v:shape>
                <o:OLEObject Type="Embed" ProgID="Equation.DSMT4" ShapeID="_x0000_i2197" DrawAspect="Content" ObjectID="_1686884379" r:id="rId317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8" w:name="c9d"/>
            <w:bookmarkEnd w:id="47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FF"/>
                <w:position w:val="-14"/>
                <w:szCs w:val="24"/>
              </w:rPr>
              <w:object w:dxaOrig="2190" w:dyaOrig="435" w14:anchorId="3E1E688D">
                <v:shape id="_x0000_i2198" type="#_x0000_t75" style="width:109.5pt;height:21.75pt" o:ole="">
                  <v:imagedata r:id="rId318" o:title=""/>
                </v:shape>
                <o:OLEObject Type="Embed" ProgID="Equation.DSMT4" ShapeID="_x0000_i2198" DrawAspect="Content" ObjectID="_1686884380" r:id="rId319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48"/>
          <w:p w14:paraId="58A60CD6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47457B" w14:textId="4CD11D15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68BC0D7C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1C2D13" w14:textId="77777777" w:rsidR="00175E23" w:rsidRPr="00722B9B" w:rsidRDefault="00175E23" w:rsidP="00905BD5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49" w:name="c10q"/>
            <w:bookmarkEnd w:id="49"/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10: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F9DC589">
                <v:shape id="_x0000_i2199" type="#_x0000_t75" style="width:23.25pt;height:15.75pt" o:ole="">
                  <v:imagedata r:id="rId320" o:title=""/>
                </v:shape>
                <o:OLEObject Type="Embed" ProgID="Equation.DSMT4" ShapeID="_x0000_i2199" DrawAspect="Content" ObjectID="_1686884381" r:id="rId32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95" w:dyaOrig="315" w14:anchorId="52AFEA37">
                <v:shape id="_x0000_i2200" type="#_x0000_t75" style="width:84.75pt;height:15.75pt" o:ole="">
                  <v:imagedata r:id="rId322" o:title=""/>
                </v:shape>
                <o:OLEObject Type="Embed" ProgID="Equation.DSMT4" ShapeID="_x0000_i2200" DrawAspect="Content" ObjectID="_1686884382" r:id="rId32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1B92AD4">
                <v:shape id="_x0000_i2201" type="#_x0000_t75" style="width:12pt;height:13.5pt" o:ole="">
                  <v:imagedata r:id="rId324" o:title=""/>
                </v:shape>
                <o:OLEObject Type="Embed" ProgID="Equation.DSMT4" ShapeID="_x0000_i2201" DrawAspect="Content" ObjectID="_1686884383" r:id="rId32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77ACE19A">
                <v:shape id="_x0000_i2202" type="#_x0000_t75" style="width:33.75pt;height:13.5pt" o:ole="">
                  <v:imagedata r:id="rId326" o:title=""/>
                </v:shape>
                <o:OLEObject Type="Embed" ProgID="Equation.DSMT4" ShapeID="_x0000_i2202" DrawAspect="Content" ObjectID="_1686884384" r:id="rId32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3E57C1F0">
                <v:shape id="_x0000_i2203" type="#_x0000_t75" style="width:45pt;height:20.25pt" o:ole="">
                  <v:imagedata r:id="rId328" o:title=""/>
                </v:shape>
                <o:OLEObject Type="Embed" ProgID="Equation.DSMT4" ShapeID="_x0000_i2203" DrawAspect="Content" ObjectID="_1686884385" r:id="rId3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thì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47B7EABB">
                <v:shape id="_x0000_i2204" type="#_x0000_t75" style="width:10.5pt;height:13.5pt" o:ole="">
                  <v:imagedata r:id="rId330" o:title=""/>
                </v:shape>
                <o:OLEObject Type="Embed" ProgID="Equation.DSMT4" ShapeID="_x0000_i2204" DrawAspect="Content" ObjectID="_1686884386" r:id="rId33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75B4D9E7">
                <v:shape id="_x0000_i2205" type="#_x0000_t75" style="width:13.5pt;height:13.5pt" o:ole="">
                  <v:imagedata r:id="rId332" o:title=""/>
                </v:shape>
                <o:OLEObject Type="Embed" ProgID="Equation.DSMT4" ShapeID="_x0000_i2205" DrawAspect="Content" ObjectID="_1686884387" r:id="rId33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6FFA0392" w14:textId="528DFC17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</w:pPr>
            <w:bookmarkStart w:id="50" w:name="c10a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3618682F">
                <v:shape id="_x0000_i2206" type="#_x0000_t75" style="width:72.75pt;height:15.75pt" o:ole="">
                  <v:imagedata r:id="rId334" o:title=""/>
                </v:shape>
                <o:OLEObject Type="Embed" ProgID="Equation.DSMT4" ShapeID="_x0000_i2206" DrawAspect="Content" ObjectID="_1686884388" r:id="rId335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  <w:bookmarkStart w:id="51" w:name="c10b"/>
            <w:bookmarkEnd w:id="50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616190E3">
                <v:shape id="_x0000_i2207" type="#_x0000_t75" style="width:72.75pt;height:15.75pt" o:ole="">
                  <v:imagedata r:id="rId336" o:title=""/>
                </v:shape>
                <o:OLEObject Type="Embed" ProgID="Equation.DSMT4" ShapeID="_x0000_i2207" DrawAspect="Content" ObjectID="_1686884389" r:id="rId337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</w:p>
          <w:p w14:paraId="6567F7CA" w14:textId="1F563821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</w:pPr>
            <w:bookmarkStart w:id="52" w:name="c10c"/>
            <w:bookmarkEnd w:id="51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77004F0B">
                <v:shape id="_x0000_i2208" type="#_x0000_t75" style="width:72.75pt;height:15.75pt" o:ole="">
                  <v:imagedata r:id="rId338" o:title=""/>
                </v:shape>
                <o:OLEObject Type="Embed" ProgID="Equation.DSMT4" ShapeID="_x0000_i2208" DrawAspect="Content" ObjectID="_1686884390" r:id="rId339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  <w:bookmarkStart w:id="53" w:name="c10d"/>
            <w:bookmarkEnd w:id="52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61E55F7E">
                <v:shape id="_x0000_i2209" type="#_x0000_t75" style="width:72.75pt;height:15.75pt" o:ole="">
                  <v:imagedata r:id="rId340" o:title=""/>
                </v:shape>
                <o:OLEObject Type="Embed" ProgID="Equation.DSMT4" ShapeID="_x0000_i2209" DrawAspect="Content" ObjectID="_1686884391" r:id="rId341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</w:p>
          <w:bookmarkEnd w:id="53"/>
          <w:p w14:paraId="6099F50B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5AA015" w14:textId="28B12F1E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55A775E5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5E2F4F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</w:t>
            </w:r>
            <w:bookmarkStart w:id="54" w:name="c11q"/>
            <w:bookmarkEnd w:id="54"/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>11: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78D4069">
                <v:shape id="_x0000_i2210" type="#_x0000_t75" style="width:23.25pt;height:15.75pt" o:ole="">
                  <v:imagedata r:id="rId342" o:title=""/>
                </v:shape>
                <o:OLEObject Type="Embed" ProgID="Equation.DSMT4" ShapeID="_x0000_i2210" DrawAspect="Content" ObjectID="_1686884392" r:id="rId34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15" w14:anchorId="40ECDB9A">
                <v:shape id="_x0000_i2211" type="#_x0000_t75" style="width:79.5pt;height:15.75pt" o:ole="">
                  <v:imagedata r:id="rId344" o:title=""/>
                </v:shape>
                <o:OLEObject Type="Embed" ProgID="Equation.DSMT4" ShapeID="_x0000_i2211" DrawAspect="Content" ObjectID="_1686884393" r:id="rId34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59B18C85">
                <v:shape id="_x0000_i2212" type="#_x0000_t75" style="width:33.75pt;height:20.25pt" o:ole="">
                  <v:imagedata r:id="rId346" o:title=""/>
                </v:shape>
                <o:OLEObject Type="Embed" ProgID="Equation.DSMT4" ShapeID="_x0000_i2212" DrawAspect="Content" ObjectID="_1686884394" r:id="rId34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0B68A189">
                <v:shape id="_x0000_i2213" type="#_x0000_t75" style="width:34.5pt;height:14.25pt" o:ole="">
                  <v:imagedata r:id="rId348" o:title=""/>
                </v:shape>
                <o:OLEObject Type="Embed" ProgID="Equation.DSMT4" ShapeID="_x0000_i2213" DrawAspect="Content" ObjectID="_1686884395" r:id="rId34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</w:t>
            </w:r>
            <w:r w:rsidRPr="00722B9B">
              <w:rPr>
                <w:rFonts w:ascii="Chu Van An" w:hAnsi="Chu Van An" w:cs="Chu Van An"/>
                <w:szCs w:val="24"/>
              </w:rPr>
              <w:lastRenderedPageBreak/>
              <w:t xml:space="preserve">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809C8BB">
                <v:shape id="_x0000_i2214" type="#_x0000_t75" style="width:11.25pt;height:14.25pt" o:ole="">
                  <v:imagedata r:id="rId350" o:title=""/>
                </v:shape>
                <o:OLEObject Type="Embed" ProgID="Equation.DSMT4" ShapeID="_x0000_i2214" DrawAspect="Content" ObjectID="_1686884396" r:id="rId35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A667E1C">
                <v:shape id="_x0000_i2215" type="#_x0000_t75" style="width:14.25pt;height:14.25pt" o:ole="">
                  <v:imagedata r:id="rId352" o:title=""/>
                </v:shape>
                <o:OLEObject Type="Embed" ProgID="Equation.DSMT4" ShapeID="_x0000_i2215" DrawAspect="Content" ObjectID="_1686884397" r:id="rId35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phép đối xứng trục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60" w:dyaOrig="285" w14:anchorId="0900B94A">
                <v:shape id="_x0000_i2216" type="#_x0000_t75" style="width:18pt;height:14.25pt" o:ole="">
                  <v:imagedata r:id="rId354" o:title=""/>
                </v:shape>
                <o:OLEObject Type="Embed" ProgID="Equation.DSMT4" ShapeID="_x0000_i2216" DrawAspect="Content" ObjectID="_1686884398" r:id="rId35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7BD0F970">
                <v:shape id="_x0000_i2217" type="#_x0000_t75" style="width:14.25pt;height:14.25pt" o:ole="">
                  <v:imagedata r:id="rId356" o:title=""/>
                </v:shape>
                <o:OLEObject Type="Embed" ProgID="Equation.DSMT4" ShapeID="_x0000_i2217" DrawAspect="Content" ObjectID="_1686884399" r:id="rId35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55" w:dyaOrig="360" w14:anchorId="1AFE2850">
                <v:shape id="_x0000_i2218" type="#_x0000_t75" style="width:12.75pt;height:18pt" o:ole="">
                  <v:imagedata r:id="rId358" o:title=""/>
                </v:shape>
                <o:OLEObject Type="Embed" ProgID="Equation.DSMT4" ShapeID="_x0000_i2218" DrawAspect="Content" ObjectID="_1686884400" r:id="rId35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Khi đó, phép đồng dạng biến đường thẳng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35D4AD3">
                <v:shape id="_x0000_i2219" type="#_x0000_t75" style="width:11.25pt;height:14.25pt" o:ole="">
                  <v:imagedata r:id="rId350" o:title=""/>
                </v:shape>
                <o:OLEObject Type="Embed" ProgID="Equation.DSMT4" ShapeID="_x0000_i2219" DrawAspect="Content" ObjectID="_1686884401" r:id="rId36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55" w:dyaOrig="360" w14:anchorId="4D0C3840">
                <v:shape id="_x0000_i2220" type="#_x0000_t75" style="width:12.75pt;height:18pt" o:ole="">
                  <v:imagedata r:id="rId361" o:title=""/>
                </v:shape>
                <o:OLEObject Type="Embed" ProgID="Equation.DSMT4" ShapeID="_x0000_i2220" DrawAspect="Content" ObjectID="_1686884402" r:id="rId36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65499455" w14:textId="070202FB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5" w:name="c11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50" w:dyaOrig="315" w14:anchorId="68D6C08C">
                <v:shape id="_x0000_i2221" type="#_x0000_t75" style="width:67.5pt;height:15.75pt" o:ole="">
                  <v:imagedata r:id="rId363" o:title=""/>
                </v:shape>
                <o:OLEObject Type="Embed" ProgID="Equation.DSMT4" ShapeID="_x0000_i2221" DrawAspect="Content" ObjectID="_1686884403" r:id="rId36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56" w:name="c11b"/>
            <w:bookmarkEnd w:id="55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11A597C6">
                <v:shape id="_x0000_i2222" type="#_x0000_t75" style="width:68.25pt;height:15.75pt" o:ole="">
                  <v:imagedata r:id="rId365" o:title=""/>
                </v:shape>
                <o:OLEObject Type="Embed" ProgID="Equation.DSMT4" ShapeID="_x0000_i2222" DrawAspect="Content" ObjectID="_1686884404" r:id="rId36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2CC6847" w14:textId="1BE3EF51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7" w:name="c11c"/>
            <w:bookmarkEnd w:id="56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18BC4366">
                <v:shape id="_x0000_i2223" type="#_x0000_t75" style="width:68.25pt;height:15.75pt" o:ole="">
                  <v:imagedata r:id="rId367" o:title=""/>
                </v:shape>
                <o:OLEObject Type="Embed" ProgID="Equation.DSMT4" ShapeID="_x0000_i2223" DrawAspect="Content" ObjectID="_1686884405" r:id="rId36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58" w:name="c11d"/>
            <w:bookmarkEnd w:id="57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097269F0">
                <v:shape id="_x0000_i2224" type="#_x0000_t75" style="width:68.25pt;height:15.75pt" o:ole="">
                  <v:imagedata r:id="rId369" o:title=""/>
                </v:shape>
                <o:OLEObject Type="Embed" ProgID="Equation.DSMT4" ShapeID="_x0000_i2224" DrawAspect="Content" ObjectID="_1686884406" r:id="rId37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bookmarkEnd w:id="58"/>
          <w:p w14:paraId="06C95F1D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527D8D" w14:textId="534F11C2" w:rsidR="00175E23" w:rsidRPr="00722B9B" w:rsidRDefault="00175E23" w:rsidP="00905B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lastRenderedPageBreak/>
              <w:t>Lời giải</w:t>
            </w:r>
          </w:p>
        </w:tc>
      </w:tr>
      <w:tr w:rsidR="00175E23" w:rsidRPr="00722B9B" w14:paraId="7C79C0F9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62ACC8" w14:textId="77777777" w:rsidR="00175E23" w:rsidRPr="00722B9B" w:rsidRDefault="00175E23" w:rsidP="00905BD5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</w:rPr>
              <w:t xml:space="preserve">Câu </w:t>
            </w:r>
            <w:bookmarkStart w:id="59" w:name="c12q"/>
            <w:bookmarkEnd w:id="59"/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</w:rPr>
              <w:t>12:</w: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35" w:dyaOrig="285" w14:anchorId="0556D36A">
                <v:shape id="_x0000_i2225" type="#_x0000_t75" style="width:21.75pt;height:14.25pt" o:ole="">
                  <v:imagedata r:id="rId144" o:title=""/>
                </v:shape>
                <o:OLEObject Type="Embed" ProgID="Equation.DSMT4" ShapeID="_x0000_i2225" DrawAspect="Content" ObjectID="_1686884407" r:id="rId371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595" w:dyaOrig="435" w14:anchorId="6EF937F6">
                <v:shape id="_x0000_i2226" type="#_x0000_t75" style="width:129.75pt;height:21.75pt" o:ole="">
                  <v:imagedata r:id="rId372" o:title=""/>
                </v:shape>
                <o:OLEObject Type="Embed" ProgID="Equation.DSMT4" ShapeID="_x0000_i2226" DrawAspect="Content" ObjectID="_1686884408" r:id="rId373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. Hỏi phép đồng dạng có được bằng cách thực hiện liên tiếp phép vị tự tâm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69E4C9E2">
                <v:shape id="_x0000_i2227" type="#_x0000_t75" style="width:14.25pt;height:14.25pt" o:ole="">
                  <v:imagedata r:id="rId374" o:title=""/>
                </v:shape>
                <o:OLEObject Type="Embed" ProgID="Equation.DSMT4" ShapeID="_x0000_i2227" DrawAspect="Content" ObjectID="_1686884409" r:id="rId375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570" w:dyaOrig="570" w14:anchorId="0921C423">
                <v:shape id="_x0000_i2228" type="#_x0000_t75" style="width:28.5pt;height:28.5pt" o:ole="">
                  <v:imagedata r:id="rId376" o:title=""/>
                </v:shape>
                <o:OLEObject Type="Embed" ProgID="Equation.DSMT4" ShapeID="_x0000_i2228" DrawAspect="Content" ObjectID="_1686884410" r:id="rId377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và phép quay tâm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6F6E2ECE">
                <v:shape id="_x0000_i2229" type="#_x0000_t75" style="width:14.25pt;height:14.25pt" o:ole="">
                  <v:imagedata r:id="rId378" o:title=""/>
                </v:shape>
                <o:OLEObject Type="Embed" ProgID="Equation.DSMT4" ShapeID="_x0000_i2229" DrawAspect="Content" ObjectID="_1686884411" r:id="rId379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góc quay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285" w14:anchorId="71068899">
                <v:shape id="_x0000_i2230" type="#_x0000_t75" style="width:21.75pt;height:14.25pt" o:ole="">
                  <v:imagedata r:id="rId380" o:title=""/>
                </v:shape>
                <o:OLEObject Type="Embed" ProgID="Equation.DSMT4" ShapeID="_x0000_i2230" DrawAspect="Content" ObjectID="_1686884412" r:id="rId381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sẽ biến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35" w:dyaOrig="435" w14:anchorId="22B347DA">
                <v:shape id="_x0000_i2231" type="#_x0000_t75" style="width:21.75pt;height:21.75pt" o:ole="">
                  <v:imagedata r:id="rId382" o:title=""/>
                </v:shape>
                <o:OLEObject Type="Embed" ProgID="Equation.DSMT4" ShapeID="_x0000_i2231" DrawAspect="Content" ObjectID="_1686884413" r:id="rId383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thành đường tròn nào sau đây?</w:t>
            </w:r>
          </w:p>
          <w:p w14:paraId="288B3F49" w14:textId="707FCE5D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60" w:name="c12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52D829D2">
                <v:shape id="_x0000_i2232" type="#_x0000_t75" style="width:100.5pt;height:21.75pt" o:ole="">
                  <v:imagedata r:id="rId384" o:title=""/>
                </v:shape>
                <o:OLEObject Type="Embed" ProgID="Equation.DSMT4" ShapeID="_x0000_i2232" DrawAspect="Content" ObjectID="_1686884414" r:id="rId385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61" w:name="c12b"/>
            <w:bookmarkEnd w:id="60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160" w:dyaOrig="435" w14:anchorId="49C93CE6">
                <v:shape id="_x0000_i2233" type="#_x0000_t75" style="width:108pt;height:21.75pt" o:ole="">
                  <v:imagedata r:id="rId386" o:title=""/>
                </v:shape>
                <o:OLEObject Type="Embed" ProgID="Equation.DSMT4" ShapeID="_x0000_i2233" DrawAspect="Content" ObjectID="_1686884415" r:id="rId387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107AA11" w14:textId="20EA1A06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2" w:name="c12c"/>
            <w:bookmarkEnd w:id="61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483214B4">
                <v:shape id="_x0000_i2234" type="#_x0000_t75" style="width:100.5pt;height:21.75pt" o:ole="">
                  <v:imagedata r:id="rId388" o:title=""/>
                </v:shape>
                <o:OLEObject Type="Embed" ProgID="Equation.DSMT4" ShapeID="_x0000_i2234" DrawAspect="Content" ObjectID="_1686884416" r:id="rId389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63" w:name="c12d"/>
            <w:bookmarkEnd w:id="62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44510C5D">
                <v:shape id="_x0000_i2235" type="#_x0000_t75" style="width:100.5pt;height:21.75pt" o:ole="">
                  <v:imagedata r:id="rId390" o:title=""/>
                </v:shape>
                <o:OLEObject Type="Embed" ProgID="Equation.DSMT4" ShapeID="_x0000_i2235" DrawAspect="Content" ObjectID="_1686884417" r:id="rId391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63"/>
          <w:p w14:paraId="1E13F9C9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6262EB" w14:textId="2D2A8580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74D25C6B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ED12C1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4" w:name="c13q"/>
            <w:bookmarkEnd w:id="64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13: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745436DB">
                <v:shape id="_x0000_i2236" type="#_x0000_t75" style="width:22.5pt;height:16.5pt" o:ole="">
                  <v:imagedata r:id="rId392" o:title=""/>
                </v:shape>
                <o:OLEObject Type="Embed" ProgID="Equation.DSMT4" ShapeID="_x0000_i2236" DrawAspect="Content" ObjectID="_1686884418" r:id="rId39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65" w:dyaOrig="405" w14:anchorId="5DC95F0D">
                <v:shape id="_x0000_i2237" type="#_x0000_t75" style="width:143.25pt;height:20.25pt" o:ole="">
                  <v:imagedata r:id="rId394" o:title=""/>
                </v:shape>
                <o:OLEObject Type="Embed" ProgID="Equation.DSMT4" ShapeID="_x0000_i2237" DrawAspect="Content" ObjectID="_1686884419" r:id="rId39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11505A5B">
                <v:shape id="_x0000_i2238" type="#_x0000_t75" style="width:24pt;height:20.25pt" o:ole="">
                  <v:imagedata r:id="rId396" o:title=""/>
                </v:shape>
                <o:OLEObject Type="Embed" ProgID="Equation.DSMT4" ShapeID="_x0000_i2238" DrawAspect="Content" ObjectID="_1686884420" r:id="rId39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là ảnh của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2A7065C">
                <v:shape id="_x0000_i2239" type="#_x0000_t75" style="width:21pt;height:20.25pt" o:ole="">
                  <v:imagedata r:id="rId398" o:title=""/>
                </v:shape>
                <o:OLEObject Type="Embed" ProgID="Equation.DSMT4" ShapeID="_x0000_i2239" DrawAspect="Content" ObjectID="_1686884421" r:id="rId39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qua phép đồng dạng có được bằng cách thực hiện liên tiếp phép quay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CABE530">
                <v:shape id="_x0000_i2240" type="#_x0000_t75" style="width:12pt;height:14.25pt" o:ole="">
                  <v:imagedata r:id="rId400" o:title=""/>
                </v:shape>
                <o:OLEObject Type="Embed" ProgID="Equation.DSMT4" ShapeID="_x0000_i2240" DrawAspect="Content" ObjectID="_1686884422" r:id="rId40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góc quay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1984669D">
                <v:shape id="_x0000_i2241" type="#_x0000_t75" style="width:20.25pt;height:14.25pt" o:ole="">
                  <v:imagedata r:id="rId402" o:title=""/>
                </v:shape>
                <o:OLEObject Type="Embed" ProgID="Equation.DSMT4" ShapeID="_x0000_i2241" DrawAspect="Content" ObjectID="_1686884423" r:id="rId40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7615866">
                <v:shape id="_x0000_i2242" type="#_x0000_t75" style="width:12pt;height:14.25pt" o:ole="">
                  <v:imagedata r:id="rId404" o:title=""/>
                </v:shape>
                <o:OLEObject Type="Embed" ProgID="Equation.DSMT4" ShapeID="_x0000_i2242" DrawAspect="Content" ObjectID="_1686884424" r:id="rId40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30" w14:anchorId="3C88FFD8">
                <v:shape id="_x0000_i2243" type="#_x0000_t75" style="width:20.25pt;height:16.5pt" o:ole="">
                  <v:imagedata r:id="rId406" o:title=""/>
                </v:shape>
                <o:OLEObject Type="Embed" ProgID="Equation.DSMT4" ShapeID="_x0000_i2243" DrawAspect="Content" ObjectID="_1686884425" r:id="rId40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</w:rPr>
              <w:t xml:space="preserve">Phương trình của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6ECBE38C">
                <v:shape id="_x0000_i2244" type="#_x0000_t75" style="width:24pt;height:20.25pt" o:ole="">
                  <v:imagedata r:id="rId408" o:title=""/>
                </v:shape>
                <o:OLEObject Type="Embed" ProgID="Equation.DSMT4" ShapeID="_x0000_i2244" DrawAspect="Content" ObjectID="_1686884426" r:id="rId409"/>
              </w:object>
            </w:r>
            <w:r w:rsidRPr="00722B9B">
              <w:rPr>
                <w:rFonts w:ascii="Chu Van An" w:hAnsi="Chu Van An" w:cs="Chu Van An"/>
                <w:szCs w:val="24"/>
              </w:rPr>
              <w:t>là:</w:t>
            </w:r>
          </w:p>
          <w:p w14:paraId="52F57185" w14:textId="247C5B89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5" w:name="c13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820" w:dyaOrig="405" w14:anchorId="1EE56926">
                <v:shape id="_x0000_i2245" type="#_x0000_t75" style="width:141pt;height:20.25pt" o:ole="">
                  <v:imagedata r:id="rId410" o:title=""/>
                </v:shape>
                <o:OLEObject Type="Embed" ProgID="Equation.DSMT4" ShapeID="_x0000_i2245" DrawAspect="Content" ObjectID="_1686884427" r:id="rId411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2D10DB60" w14:textId="51DC2F93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6" w:name="c13b"/>
            <w:bookmarkEnd w:id="65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520" w:dyaOrig="405" w14:anchorId="61FF90DF">
                <v:shape id="_x0000_i2246" type="#_x0000_t75" style="width:126pt;height:20.25pt" o:ole="">
                  <v:imagedata r:id="rId412" o:title=""/>
                </v:shape>
                <o:OLEObject Type="Embed" ProgID="Equation.DSMT4" ShapeID="_x0000_i2246" DrawAspect="Content" ObjectID="_1686884428" r:id="rId413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7ABCC677" w14:textId="74994D8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7" w:name="c13c"/>
            <w:bookmarkEnd w:id="66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385" w:dyaOrig="405" w14:anchorId="2465B273">
                <v:shape id="_x0000_i2247" type="#_x0000_t75" style="width:119.25pt;height:20.25pt" o:ole="">
                  <v:imagedata r:id="rId414" o:title=""/>
                </v:shape>
                <o:OLEObject Type="Embed" ProgID="Equation.DSMT4" ShapeID="_x0000_i2247" DrawAspect="Content" ObjectID="_1686884429" r:id="rId415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3716C635" w14:textId="09ACDC99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8" w:name="c13d"/>
            <w:bookmarkEnd w:id="67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385" w:dyaOrig="405" w14:anchorId="6C7BADC8">
                <v:shape id="_x0000_i2248" type="#_x0000_t75" style="width:119.25pt;height:20.25pt" o:ole="">
                  <v:imagedata r:id="rId416" o:title=""/>
                </v:shape>
                <o:OLEObject Type="Embed" ProgID="Equation.DSMT4" ShapeID="_x0000_i2248" DrawAspect="Content" ObjectID="_1686884430" r:id="rId417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bookmarkEnd w:id="68"/>
          <w:p w14:paraId="7FBEA635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FB3FFB" w14:textId="4A21AB91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57073A4B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3065B7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color w:val="00206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9" w:name="c14q"/>
            <w:bookmarkEnd w:id="69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14: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3F53A782" wp14:editId="074DFC06">
                  <wp:extent cx="285750" cy="209550"/>
                  <wp:effectExtent l="0" t="0" r="0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722B9B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55CA24D5" wp14:editId="46F3D120">
                  <wp:extent cx="476250" cy="209550"/>
                  <wp:effectExtent l="0" t="0" r="0" b="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>. Tìm tọa điểm</w:t>
            </w:r>
            <w:r w:rsidRPr="00722B9B">
              <w:rPr>
                <w:rFonts w:ascii="Chu Van An" w:hAnsi="Chu Van An" w:cs="Chu Van An"/>
                <w:noProof/>
                <w:position w:val="-4"/>
                <w:szCs w:val="24"/>
              </w:rPr>
              <w:drawing>
                <wp:inline distT="0" distB="0" distL="0" distR="0" wp14:anchorId="12AA98FC" wp14:editId="35BBC5A7">
                  <wp:extent cx="257175" cy="16192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722B9B">
              <w:rPr>
                <w:rFonts w:ascii="Chu Van An" w:hAnsi="Chu Van An" w:cs="Chu Van An"/>
                <w:noProof/>
                <w:position w:val="-4"/>
                <w:szCs w:val="24"/>
              </w:rPr>
              <w:drawing>
                <wp:inline distT="0" distB="0" distL="0" distR="0" wp14:anchorId="7F9A63CB" wp14:editId="60F35190">
                  <wp:extent cx="209550" cy="161925"/>
                  <wp:effectExtent l="0" t="0" r="0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qua phép đồng dạng có được bằng cách thự hiện liên tiếp phép tịnh tiến theo vectơ </w:t>
            </w:r>
            <w:r w:rsidRPr="00722B9B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718CF406" wp14:editId="477A8DE7">
                  <wp:extent cx="685800" cy="257175"/>
                  <wp:effectExtent l="0" t="0" r="0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và phép vị tự tâm </w:t>
            </w:r>
            <w:r w:rsidRPr="00722B9B">
              <w:rPr>
                <w:rFonts w:ascii="Chu Van An" w:hAnsi="Chu Van An" w:cs="Chu Van An"/>
                <w:noProof/>
                <w:position w:val="-6"/>
                <w:szCs w:val="24"/>
              </w:rPr>
              <w:drawing>
                <wp:inline distT="0" distB="0" distL="0" distR="0" wp14:anchorId="43A2BD58" wp14:editId="5546BE6C">
                  <wp:extent cx="152400" cy="1714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hAnsi="Chu Van An" w:cs="Chu Van An"/>
                <w:noProof/>
                <w:position w:val="-6"/>
                <w:szCs w:val="24"/>
              </w:rPr>
              <w:drawing>
                <wp:inline distT="0" distB="0" distL="0" distR="0" wp14:anchorId="16040CD4" wp14:editId="346CE174">
                  <wp:extent cx="476250" cy="1714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BAE63C" w14:textId="0ABE748F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0" w:name="c14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color w:val="002060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50120112" wp14:editId="5DBFF8E3">
                  <wp:extent cx="590550" cy="24765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71" w:name="c14b"/>
            <w:bookmarkEnd w:id="70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28BC0524" wp14:editId="501E0667">
                  <wp:extent cx="695325" cy="247650"/>
                  <wp:effectExtent l="0" t="0" r="952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91F73F2" w14:textId="1ED9E9CB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2" w:name="c14c"/>
            <w:bookmarkEnd w:id="71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2AE86C78" wp14:editId="31960346">
                  <wp:extent cx="685800" cy="2476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73" w:name="c14d"/>
            <w:bookmarkEnd w:id="72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63085970" wp14:editId="525C02B1">
                  <wp:extent cx="781050" cy="24765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73"/>
          <w:p w14:paraId="26AFF756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B071B6" w14:textId="3B59D784" w:rsidR="00175E23" w:rsidRPr="00722B9B" w:rsidRDefault="00175E23" w:rsidP="00905BD5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0853CB52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542DA8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74" w:name="TestQ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5" w:name="c15q"/>
            <w:bookmarkEnd w:id="75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15: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FC6C0D9">
                <v:shape id="_x0000_i2249" type="#_x0000_t75" style="width:23.25pt;height:15.75pt" o:ole="">
                  <v:imagedata r:id="rId190" o:title=""/>
                </v:shape>
                <o:OLEObject Type="Embed" ProgID="Equation.DSMT4" ShapeID="_x0000_i2249" DrawAspect="Content" ObjectID="_1686884431" r:id="rId4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66E133F3">
                <v:shape id="_x0000_i2250" type="#_x0000_t75" style="width:129pt;height:21.75pt" o:ole="">
                  <v:imagedata r:id="rId430" o:title=""/>
                </v:shape>
                <o:OLEObject Type="Embed" ProgID="Equation.DSMT4" ShapeID="_x0000_i2250" DrawAspect="Content" ObjectID="_1686884432" r:id="rId43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Hỏi phép đồng dạng có được bằng cách thực hiện liên tiếp phép tịnh tiến theo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6892D96D">
                <v:shape id="_x0000_i2251" type="#_x0000_t75" style="width:53.25pt;height:21pt" o:ole="">
                  <v:imagedata r:id="rId432" o:title=""/>
                </v:shape>
                <o:OLEObject Type="Embed" ProgID="Equation.DSMT4" ShapeID="_x0000_i2251" DrawAspect="Content" ObjectID="_1686884433" r:id="rId43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4AC16DE">
                <v:shape id="_x0000_i2252" type="#_x0000_t75" style="width:12pt;height:14.25pt" o:ole="">
                  <v:imagedata r:id="rId434" o:title=""/>
                </v:shape>
                <o:OLEObject Type="Embed" ProgID="Equation.DSMT4" ShapeID="_x0000_i2252" DrawAspect="Content" ObjectID="_1686884434" r:id="rId43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38F62E8C">
                <v:shape id="_x0000_i2253" type="#_x0000_t75" style="width:12pt;height:30.75pt" o:ole="">
                  <v:imagedata r:id="rId436" o:title=""/>
                </v:shape>
                <o:OLEObject Type="Embed" ProgID="Equation.DSMT4" ShapeID="_x0000_i2253" DrawAspect="Content" ObjectID="_1686884435" r:id="rId43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20" w14:anchorId="576479EA">
                <v:shape id="_x0000_i2254" type="#_x0000_t75" style="width:21pt;height:21pt" o:ole="">
                  <v:imagedata r:id="rId438" o:title=""/>
                </v:shape>
                <o:OLEObject Type="Embed" ProgID="Equation.DSMT4" ShapeID="_x0000_i2254" DrawAspect="Content" ObjectID="_1686884436" r:id="rId43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  <w:bookmarkEnd w:id="74"/>
          </w:p>
          <w:p w14:paraId="77685AC6" w14:textId="054FD035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6" w:name="c15a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77" w:name="TestA"/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65" w:dyaOrig="435" w14:anchorId="44A5E3AB">
                <v:shape id="_x0000_i2255" type="#_x0000_t75" style="width:128.25pt;height:21.75pt" o:ole="">
                  <v:imagedata r:id="rId440" o:title=""/>
                </v:shape>
                <o:OLEObject Type="Embed" ProgID="Equation.DSMT4" ShapeID="_x0000_i2255" DrawAspect="Content" ObjectID="_1686884437" r:id="rId44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78" w:name="c15b"/>
            <w:bookmarkEnd w:id="76"/>
            <w:bookmarkEnd w:id="77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79" w:name="TestB"/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35" w14:anchorId="2B1BF2E9">
                <v:shape id="_x0000_i2256" type="#_x0000_t75" style="width:126pt;height:21.75pt" o:ole="">
                  <v:imagedata r:id="rId442" o:title=""/>
                </v:shape>
                <o:OLEObject Type="Embed" ProgID="Equation.DSMT4" ShapeID="_x0000_i2256" DrawAspect="Content" ObjectID="_1686884438" r:id="rId44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End w:id="79"/>
          </w:p>
          <w:p w14:paraId="796F4879" w14:textId="3B4AA553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80" w:name="c15c"/>
            <w:bookmarkEnd w:id="78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81" w:name="TestC"/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6A429BAD">
                <v:shape id="_x0000_i2257" type="#_x0000_t75" style="width:129pt;height:21.75pt" o:ole="">
                  <v:imagedata r:id="rId444" o:title=""/>
                </v:shape>
                <o:OLEObject Type="Embed" ProgID="Equation.DSMT4" ShapeID="_x0000_i2257" DrawAspect="Content" ObjectID="_1686884439" r:id="rId44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bookmarkStart w:id="82" w:name="c15d"/>
            <w:bookmarkEnd w:id="80"/>
            <w:bookmarkEnd w:id="81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bookmarkStart w:id="83" w:name="TestD"/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520" w:dyaOrig="435" w14:anchorId="185B1D2F">
                <v:shape id="_x0000_i2258" type="#_x0000_t75" style="width:126pt;height:21.75pt" o:ole="">
                  <v:imagedata r:id="rId446" o:title=""/>
                </v:shape>
                <o:OLEObject Type="Embed" ProgID="Equation.DSMT4" ShapeID="_x0000_i2258" DrawAspect="Content" ObjectID="_1686884440" r:id="rId447"/>
              </w:object>
            </w:r>
            <w:r w:rsidRPr="00722B9B">
              <w:rPr>
                <w:rFonts w:ascii="Chu Van An" w:hAnsi="Chu Van An" w:cs="Chu Van An"/>
                <w:color w:val="0000FF"/>
                <w:szCs w:val="24"/>
                <w:lang w:val="vi-VN"/>
              </w:rPr>
              <w:t>.</w:t>
            </w:r>
            <w:bookmarkEnd w:id="83"/>
          </w:p>
          <w:bookmarkEnd w:id="82"/>
          <w:p w14:paraId="3D3C558D" w14:textId="77777777" w:rsidR="00175E23" w:rsidRPr="00722B9B" w:rsidRDefault="00175E23" w:rsidP="00905BD5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EAAC4FC" w14:textId="2433694A" w:rsidR="00175E23" w:rsidRPr="00722B9B" w:rsidRDefault="00175E23" w:rsidP="00905BD5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175E23" w:rsidRPr="00722B9B" w14:paraId="51011E67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ABBF1D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84" w:name="c16q"/>
            <w:bookmarkEnd w:id="84"/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16: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7A7B45AC">
                <v:shape id="_x0000_i2259" type="#_x0000_t75" style="width:23.25pt;height:15.75pt" o:ole="">
                  <v:imagedata r:id="rId448" o:title=""/>
                </v:shape>
                <o:OLEObject Type="Embed" ProgID="Equation.DSMT4" ShapeID="_x0000_i2259" DrawAspect="Content" ObjectID="_1686884441" r:id="rId44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60" w:dyaOrig="450" w14:anchorId="662CE120">
                <v:shape id="_x0000_i2260" type="#_x0000_t75" style="width:33pt;height:22.5pt" o:ole="">
                  <v:imagedata r:id="rId450" o:title=""/>
                </v:shape>
                <o:OLEObject Type="Embed" ProgID="Equation.DSMT4" ShapeID="_x0000_i2260" DrawAspect="Content" ObjectID="_1686884442" r:id="rId45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và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35" w:dyaOrig="450" w14:anchorId="62C57C63">
                <v:shape id="_x0000_i2261" type="#_x0000_t75" style="width:21.75pt;height:22.5pt" o:ole="">
                  <v:imagedata r:id="rId452" o:title=""/>
                </v:shape>
                <o:OLEObject Type="Embed" ProgID="Equation.DSMT4" ShapeID="_x0000_i2261" DrawAspect="Content" ObjectID="_1686884443" r:id="rId45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có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40" w14:anchorId="4D41D428">
                <v:shape id="_x0000_i2262" type="#_x0000_t75" style="width:10.5pt;height:12pt" o:ole="">
                  <v:imagedata r:id="rId454" o:title=""/>
                </v:shape>
                <o:OLEObject Type="Embed" ProgID="Equation.DSMT4" ShapeID="_x0000_i2262" DrawAspect="Content" ObjectID="_1686884444" r:id="rId45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bán kính bằng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10" w:dyaOrig="255" w14:anchorId="7174D579">
                <v:shape id="_x0000_i2263" type="#_x0000_t75" style="width:10.5pt;height:12.75pt" o:ole="">
                  <v:imagedata r:id="rId456" o:title=""/>
                </v:shape>
                <o:OLEObject Type="Embed" ProgID="Equation.DSMT4" ShapeID="_x0000_i2263" DrawAspect="Content" ObjectID="_1686884445" r:id="rId45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Gọi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50" w14:anchorId="2A2E8615">
                <v:shape id="_x0000_i2264" type="#_x0000_t75" style="width:24pt;height:22.5pt" o:ole="">
                  <v:imagedata r:id="rId458" o:title=""/>
                </v:shape>
                <o:OLEObject Type="Embed" ProgID="Equation.DSMT4" ShapeID="_x0000_i2264" DrawAspect="Content" ObjectID="_1686884446" r:id="rId45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là ảnh của đường tròn trên qua phép đồng dạng có được bằng cách thực hiện liên tiếp phép quay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55DAA8AC">
                <v:shape id="_x0000_i2265" type="#_x0000_t75" style="width:12pt;height:12pt" o:ole="">
                  <v:imagedata r:id="rId460" o:title=""/>
                </v:shape>
                <o:OLEObject Type="Embed" ProgID="Equation.DSMT4" ShapeID="_x0000_i2265" DrawAspect="Content" ObjectID="_1686884447" r:id="rId46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góc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40" w14:anchorId="4085AE8B">
                <v:shape id="_x0000_i2266" type="#_x0000_t75" style="width:20.25pt;height:12pt" o:ole="">
                  <v:imagedata r:id="rId462" o:title=""/>
                </v:shape>
                <o:OLEObject Type="Embed" ProgID="Equation.DSMT4" ShapeID="_x0000_i2266" DrawAspect="Content" ObjectID="_1686884448" r:id="rId46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6385DF17">
                <v:shape id="_x0000_i2267" type="#_x0000_t75" style="width:12pt;height:14.25pt" o:ole="">
                  <v:imagedata r:id="rId464" o:title=""/>
                </v:shape>
                <o:OLEObject Type="Embed" ProgID="Equation.DSMT4" ShapeID="_x0000_i2267" DrawAspect="Content" ObjectID="_1686884449" r:id="rId46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60" w:dyaOrig="375" w14:anchorId="21CC51F8">
                <v:shape id="_x0000_i2268" type="#_x0000_t75" style="width:18pt;height:18.75pt" o:ole="">
                  <v:imagedata r:id="rId466" o:title=""/>
                </v:shape>
                <o:OLEObject Type="Embed" ProgID="Equation.DSMT4" ShapeID="_x0000_i2268" DrawAspect="Content" ObjectID="_1686884450" r:id="rId46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Tìm phương trình của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50" w14:anchorId="36715E0D">
                <v:shape id="_x0000_i2269" type="#_x0000_t75" style="width:24pt;height:22.5pt" o:ole="">
                  <v:imagedata r:id="rId458" o:title=""/>
                </v:shape>
                <o:OLEObject Type="Embed" ProgID="Equation.DSMT4" ShapeID="_x0000_i2269" DrawAspect="Content" ObjectID="_1686884451" r:id="rId46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?</w:t>
            </w:r>
          </w:p>
          <w:p w14:paraId="04CF8977" w14:textId="0118F0DF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85" w:name="c16a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1800" w:dyaOrig="525" w14:anchorId="3631F316">
                <v:shape id="_x0000_i2270" type="#_x0000_t75" style="width:90pt;height:26.25pt" o:ole="">
                  <v:imagedata r:id="rId469" o:title=""/>
                </v:shape>
                <o:OLEObject Type="Embed" ProgID="Equation.DSMT4" ShapeID="_x0000_i2270" DrawAspect="Content" ObjectID="_1686884452" r:id="rId47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6" w:name="c16b"/>
            <w:bookmarkEnd w:id="85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color w:val="0000FF"/>
                <w:position w:val="-14"/>
                <w:szCs w:val="24"/>
                <w:lang w:val="fr-FR"/>
              </w:rPr>
              <w:object w:dxaOrig="1620" w:dyaOrig="435" w14:anchorId="35476F14">
                <v:shape id="_x0000_i2271" type="#_x0000_t75" style="width:81pt;height:21.75pt" o:ole="">
                  <v:imagedata r:id="rId471" o:title=""/>
                </v:shape>
                <o:OLEObject Type="Embed" ProgID="Equation.DSMT4" ShapeID="_x0000_i2271" DrawAspect="Content" ObjectID="_1686884453" r:id="rId47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8D94A1D" w14:textId="5DD74CD6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87" w:name="c16c"/>
            <w:bookmarkEnd w:id="86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1800" w:dyaOrig="525" w14:anchorId="107D352D">
                <v:shape id="_x0000_i2272" type="#_x0000_t75" style="width:90pt;height:26.25pt" o:ole="">
                  <v:imagedata r:id="rId473" o:title=""/>
                </v:shape>
                <o:OLEObject Type="Embed" ProgID="Equation.DSMT4" ShapeID="_x0000_i2272" DrawAspect="Content" ObjectID="_1686884454" r:id="rId47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8" w:name="s2"/>
            <w:bookmarkStart w:id="89" w:name="c16d"/>
            <w:bookmarkEnd w:id="87"/>
            <w:bookmarkEnd w:id="88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325" w:dyaOrig="525" w14:anchorId="2E6DA9D5">
                <v:shape id="_x0000_i2273" type="#_x0000_t75" style="width:116.25pt;height:26.25pt" o:ole="">
                  <v:imagedata r:id="rId475" o:title=""/>
                </v:shape>
                <o:OLEObject Type="Embed" ProgID="Equation.DSMT4" ShapeID="_x0000_i2273" DrawAspect="Content" ObjectID="_1686884455" r:id="rId47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89"/>
          <w:p w14:paraId="32FCF0A2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CA8563D" w14:textId="37ADDF45" w:rsidR="00175E23" w:rsidRPr="00722B9B" w:rsidRDefault="00175E23" w:rsidP="00905BD5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</w:tbl>
    <w:p w14:paraId="4FF38C1E" w14:textId="71CBE3A7" w:rsidR="0041570B" w:rsidRPr="00722B9B" w:rsidRDefault="001A32EA" w:rsidP="00FC4E6D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FF0000"/>
        </w:rPr>
        <w:t xml:space="preserve">  </w:t>
      </w:r>
    </w:p>
    <w:p w14:paraId="1FA91E05" w14:textId="3CBB027F" w:rsidR="00EC5D1C" w:rsidRPr="00722B9B" w:rsidRDefault="00115773" w:rsidP="00674D41">
      <w:pPr>
        <w:tabs>
          <w:tab w:val="left" w:pos="992"/>
        </w:tabs>
        <w:spacing w:before="120" w:after="0" w:line="240" w:lineRule="auto"/>
        <w:ind w:left="142"/>
        <w:jc w:val="both"/>
        <w:rPr>
          <w:b/>
          <w:bCs/>
          <w:color w:val="0000CC"/>
        </w:rPr>
      </w:pPr>
      <w:r w:rsidRPr="00722B9B">
        <w:rPr>
          <w:b/>
          <w:color w:val="FF00FF"/>
        </w:rPr>
        <w:t xml:space="preserve">  </w:t>
      </w:r>
      <w:r w:rsidR="00460B37" w:rsidRPr="00722B9B">
        <w:rPr>
          <w:noProof/>
        </w:rPr>
        <mc:AlternateContent>
          <mc:Choice Requires="wpg">
            <w:drawing>
              <wp:inline distT="0" distB="0" distL="0" distR="0" wp14:anchorId="7FCC7582" wp14:editId="7B9A5FD1">
                <wp:extent cx="6547104" cy="1066800"/>
                <wp:effectExtent l="0" t="1905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66800"/>
                          <a:chOff x="0" y="0"/>
                          <a:chExt cx="6547104" cy="1030184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92"/>
                            <a:ext cx="6547104" cy="76949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D28E59" w14:textId="77777777" w:rsidR="00674D41" w:rsidRDefault="00674D41" w:rsidP="00674D41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77B13B3C" w14:textId="77777777" w:rsidR="00674D41" w:rsidRPr="00844D50" w:rsidRDefault="00674D41" w:rsidP="001172D2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 và các tính chất của phép đồng dạng</w:t>
                              </w:r>
                            </w:p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DECA07D" w14:textId="1ED85BFA" w:rsidR="00E62F77" w:rsidRPr="009C07C7" w:rsidRDefault="00E62F77" w:rsidP="009C07C7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98152"/>
                            <a:chOff x="150812" y="0"/>
                            <a:chExt cx="6356692" cy="498152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07F139FD" w:rsidR="00E62F77" w:rsidRPr="00C5583F" w:rsidRDefault="00AC488D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  <w:lang w:val="vi-VN"/>
                                          </w:rPr>
                                        </w:pPr>
                                        <w:r w:rsidRPr="00C5583F">
                                          <w:rPr>
                                            <w:bCs/>
                                            <w:color w:val="0000CC"/>
                                            <w:sz w:val="28"/>
                                            <w:szCs w:val="28"/>
                                          </w:rPr>
                                          <w:t>Xác định ảnh của một hình qua một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209209" cy="460052"/>
                              <a:chOff x="327030" y="38100"/>
                              <a:chExt cx="1209209" cy="460052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60661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84pt;mso-position-horizontal-relative:char;mso-position-vertical-relative:line" coordsize="65471,103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">
                <v:shape id="Rectangle: Diagonal Corners Rounded 1" o:spid="_x0000_s1124" style="position:absolute;top:2606;width:65471;height:769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5326;6547104,762205;6532329,769492;112179,769492;0,714166;0,7287;14775,0" o:connectangles="0,0,0,0,0,0,0,0,0" textboxrect="0,0,6435090,1533525"/>
                  <v:textbox>
                    <w:txbxContent>
                      <w:p w14:paraId="19D28E59" w14:textId="77777777" w:rsidR="00674D41" w:rsidRDefault="00674D41" w:rsidP="00674D41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77B13B3C" w14:textId="77777777" w:rsidR="00674D41" w:rsidRPr="00844D50" w:rsidRDefault="00674D41" w:rsidP="001172D2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 và các tính chất của phép đồng dạng</w:t>
                        </w:r>
                      </w:p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DECA07D" w14:textId="1ED85BFA" w:rsidR="00E62F77" w:rsidRPr="009C07C7" w:rsidRDefault="00E62F77" w:rsidP="009C07C7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981" coordorigin="1508" coordsize="63566,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07F139FD" w:rsidR="00E62F77" w:rsidRPr="00C5583F" w:rsidRDefault="00AC488D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  <w:lang w:val="vi-VN"/>
                                    </w:rPr>
                                  </w:pPr>
                                  <w:r w:rsidRPr="00C5583F">
                                    <w:rPr>
                                      <w:bCs/>
                                      <w:color w:val="0000CC"/>
                                      <w:sz w:val="28"/>
                                      <w:szCs w:val="28"/>
                                    </w:rPr>
                                    <w:t>Xác định ảnh của một hình qua một phép đồng dạng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81;width:12092;height:4600" coordorigin="3270,381" coordsize="12092,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60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39A7321" w14:textId="752699AB" w:rsidR="00F04876" w:rsidRPr="00722B9B" w:rsidRDefault="00F04876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0AAA3981" w14:textId="1EA6E48B" w:rsidR="00EC5D1C" w:rsidRPr="00722B9B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minh họa</w:t>
      </w:r>
      <w:r w:rsidRPr="00722B9B">
        <w:rPr>
          <w:b/>
          <w:bCs/>
          <w:color w:val="FF0000"/>
        </w:rPr>
        <w:t>:</w:t>
      </w:r>
    </w:p>
    <w:p w14:paraId="695E2282" w14:textId="77777777" w:rsidR="0063597E" w:rsidRPr="00722B9B" w:rsidRDefault="0063597E" w:rsidP="001172D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722B9B">
        <w:t xml:space="preserve">Phép vị tự tâm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51AE3F5A">
          <v:shape id="_x0000_i1446" type="#_x0000_t75" style="width:12pt;height:14.25pt" o:ole="">
            <v:imagedata r:id="rId477" o:title=""/>
          </v:shape>
          <o:OLEObject Type="Embed" ProgID="Equation.DSMT4" ShapeID="_x0000_i1446" DrawAspect="Content" ObjectID="_1686884456" r:id="rId478"/>
        </w:object>
      </w:r>
      <w:r w:rsidRPr="00722B9B">
        <w:t xml:space="preserve"> tỉ số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24C12DFF">
          <v:shape id="_x0000_i1447" type="#_x0000_t75" style="width:34.5pt;height:14.25pt" o:ole="">
            <v:imagedata r:id="rId479" o:title=""/>
          </v:shape>
          <o:OLEObject Type="Embed" ProgID="Equation.DSMT4" ShapeID="_x0000_i1447" DrawAspect="Content" ObjectID="_1686884457" r:id="rId480"/>
        </w:object>
      </w:r>
      <w:r w:rsidRPr="00722B9B">
        <w:t xml:space="preserve"> là phép đồng dạng có tỉ số là</w:t>
      </w:r>
    </w:p>
    <w:p w14:paraId="5B5ED521" w14:textId="1EE66424" w:rsidR="0063597E" w:rsidRPr="00722B9B" w:rsidRDefault="00B05EA9" w:rsidP="0063597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B05EA9">
        <w:rPr>
          <w:rFonts w:ascii="MS PMincho" w:eastAsia="MS PMincho" w:hAnsi="MS PMincho"/>
          <w:b/>
          <w:color w:val="0000FF"/>
        </w:rPr>
        <w:t>Ⓐ.</w:t>
      </w:r>
      <w:r w:rsidR="0063597E" w:rsidRPr="00722B9B">
        <w:rPr>
          <w:rFonts w:eastAsia="Times New Roman"/>
          <w:b/>
          <w:color w:val="0000FF"/>
        </w:rPr>
        <w:t xml:space="preserve"> </w:t>
      </w:r>
      <w:r w:rsidR="0063597E" w:rsidRPr="00722B9B">
        <w:rPr>
          <w:rFonts w:ascii="Times New Roman" w:eastAsia="Arial" w:hAnsi="Times New Roman" w:cs="Times New Roman"/>
          <w:b/>
          <w:color w:val="0000FF"/>
          <w:position w:val="-4"/>
          <w:szCs w:val="20"/>
        </w:rPr>
        <w:object w:dxaOrig="300" w:dyaOrig="255" w14:anchorId="220E625C">
          <v:shape id="_x0000_i1448" type="#_x0000_t75" style="width:15pt;height:12.75pt" o:ole="">
            <v:imagedata r:id="rId481" o:title=""/>
          </v:shape>
          <o:OLEObject Type="Embed" ProgID="Equation.DSMT4" ShapeID="_x0000_i1448" DrawAspect="Content" ObjectID="_1686884458" r:id="rId482"/>
        </w:object>
      </w:r>
      <w:r w:rsidR="0063597E" w:rsidRPr="00722B9B">
        <w:t>.</w:t>
      </w:r>
      <w:r w:rsidR="0063597E"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Ⓑ.</w:t>
      </w:r>
      <w:r w:rsidR="0063597E" w:rsidRPr="00722B9B">
        <w:rPr>
          <w:rFonts w:eastAsia="Times New Roman"/>
          <w:b/>
          <w:color w:val="0000FF"/>
        </w:rPr>
        <w:t xml:space="preserve"> </w:t>
      </w:r>
      <w:r w:rsidR="0063597E" w:rsidRPr="00722B9B"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1CE02B48">
          <v:shape id="_x0000_i1449" type="#_x0000_t75" style="width:9pt;height:14.25pt" o:ole="">
            <v:imagedata r:id="rId483" o:title=""/>
          </v:shape>
          <o:OLEObject Type="Embed" ProgID="Equation.DSMT4" ShapeID="_x0000_i1449" DrawAspect="Content" ObjectID="_1686884459" r:id="rId484"/>
        </w:object>
      </w:r>
      <w:r w:rsidR="0063597E" w:rsidRPr="00722B9B">
        <w:t>.</w:t>
      </w:r>
      <w:r w:rsidR="0063597E"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Ⓒ.</w:t>
      </w:r>
      <w:r w:rsidR="0063597E" w:rsidRPr="00722B9B">
        <w:rPr>
          <w:rFonts w:eastAsia="Times New Roman"/>
          <w:b/>
          <w:color w:val="0000FF"/>
        </w:rPr>
        <w:t xml:space="preserve"> </w:t>
      </w:r>
      <w:r w:rsidR="0063597E" w:rsidRPr="00722B9B"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5EE9240C">
          <v:shape id="_x0000_i1450" type="#_x0000_t75" style="width:9.75pt;height:12.75pt" o:ole="">
            <v:imagedata r:id="rId485" o:title=""/>
          </v:shape>
          <o:OLEObject Type="Embed" ProgID="Equation.DSMT4" ShapeID="_x0000_i1450" DrawAspect="Content" ObjectID="_1686884460" r:id="rId486"/>
        </w:object>
      </w:r>
      <w:r w:rsidR="0063597E" w:rsidRPr="00722B9B">
        <w:t>.</w:t>
      </w:r>
      <w:r w:rsidR="0063597E"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Ⓓ.</w:t>
      </w:r>
      <w:r w:rsidR="0063597E" w:rsidRPr="00722B9B">
        <w:rPr>
          <w:rFonts w:eastAsia="Times New Roman"/>
          <w:b/>
          <w:color w:val="0000FF"/>
        </w:rPr>
        <w:t xml:space="preserve"> </w:t>
      </w:r>
      <w:r w:rsidR="0063597E" w:rsidRPr="00722B9B"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3118D7B9">
          <v:shape id="_x0000_i1451" type="#_x0000_t75" style="width:9pt;height:14.25pt" o:ole="">
            <v:imagedata r:id="rId487" o:title=""/>
          </v:shape>
          <o:OLEObject Type="Embed" ProgID="Equation.DSMT4" ShapeID="_x0000_i1451" DrawAspect="Content" ObjectID="_1686884461" r:id="rId488"/>
        </w:object>
      </w:r>
      <w:r w:rsidR="0063597E" w:rsidRPr="00722B9B">
        <w:t>.</w:t>
      </w:r>
    </w:p>
    <w:p w14:paraId="60232F26" w14:textId="3143251C" w:rsidR="0063597E" w:rsidRPr="00722B9B" w:rsidRDefault="00175E23" w:rsidP="0063597E">
      <w:pPr>
        <w:spacing w:line="276" w:lineRule="auto"/>
        <w:ind w:left="992"/>
        <w:jc w:val="center"/>
      </w:pPr>
      <w:r w:rsidRPr="00722B9B">
        <w:rPr>
          <w:b/>
          <w:color w:val="0000CC"/>
        </w:rPr>
        <w:t>Lời giải</w:t>
      </w:r>
    </w:p>
    <w:p w14:paraId="40D4AEAE" w14:textId="77777777" w:rsidR="0063597E" w:rsidRPr="00722B9B" w:rsidRDefault="0063597E" w:rsidP="0063597E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22B9B">
        <w:rPr>
          <w:rFonts w:eastAsia="Calibri"/>
          <w:b/>
        </w:rPr>
        <w:t>Chọn B</w:t>
      </w:r>
    </w:p>
    <w:p w14:paraId="3A3E15F0" w14:textId="77777777" w:rsidR="0063597E" w:rsidRPr="00722B9B" w:rsidRDefault="0063597E" w:rsidP="0063597E">
      <w:pPr>
        <w:pStyle w:val="ListParagraph"/>
        <w:ind w:left="992"/>
        <w:rPr>
          <w:rFonts w:eastAsia="Arial"/>
          <w:b/>
        </w:rPr>
      </w:pPr>
      <w:r w:rsidRPr="00722B9B">
        <w:t xml:space="preserve">Phép vị tự tâm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118953F">
          <v:shape id="_x0000_i1452" type="#_x0000_t75" style="width:12pt;height:14.25pt" o:ole="">
            <v:imagedata r:id="rId477" o:title=""/>
          </v:shape>
          <o:OLEObject Type="Embed" ProgID="Equation.DSMT4" ShapeID="_x0000_i1452" DrawAspect="Content" ObjectID="_1686884462" r:id="rId489"/>
        </w:object>
      </w:r>
      <w:r w:rsidRPr="00722B9B">
        <w:t xml:space="preserve"> tỉ số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47225ED7">
          <v:shape id="_x0000_i1453" type="#_x0000_t75" style="width:34.5pt;height:14.25pt" o:ole="">
            <v:imagedata r:id="rId479" o:title=""/>
          </v:shape>
          <o:OLEObject Type="Embed" ProgID="Equation.DSMT4" ShapeID="_x0000_i1453" DrawAspect="Content" ObjectID="_1686884463" r:id="rId490"/>
        </w:object>
      </w:r>
      <w:r w:rsidRPr="00722B9B">
        <w:t xml:space="preserve"> là phép đồng dạng có tỉ số là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180" w:dyaOrig="285" w14:anchorId="0C9D267D">
          <v:shape id="_x0000_i1454" type="#_x0000_t75" style="width:9pt;height:14.25pt" o:ole="">
            <v:imagedata r:id="rId491" o:title=""/>
          </v:shape>
          <o:OLEObject Type="Embed" ProgID="Equation.DSMT4" ShapeID="_x0000_i1454" DrawAspect="Content" ObjectID="_1686884464" r:id="rId492"/>
        </w:object>
      </w:r>
      <w:r w:rsidRPr="00722B9B">
        <w:t>.</w:t>
      </w:r>
    </w:p>
    <w:p w14:paraId="7ADC7206" w14:textId="77777777" w:rsidR="0063597E" w:rsidRPr="00722B9B" w:rsidRDefault="0063597E" w:rsidP="001172D2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722B9B">
        <w:rPr>
          <w:lang w:val="vi-VN" w:eastAsia="vi-VN"/>
        </w:rPr>
        <w:t xml:space="preserve">Trong mặt phẳng với hệ tọa độ </w:t>
      </w:r>
      <w:r w:rsidRPr="00722B9B">
        <w:rPr>
          <w:rFonts w:ascii="Times New Roman" w:eastAsia="Times New Roman" w:hAnsi="Times New Roman" w:cs="Times New Roman"/>
          <w:position w:val="-10"/>
        </w:rPr>
        <w:object w:dxaOrig="450" w:dyaOrig="315" w14:anchorId="03DA4EB9">
          <v:shape id="_x0000_i1455" type="#_x0000_t75" style="width:22.5pt;height:15.75pt" o:ole="">
            <v:imagedata r:id="rId493" o:title=""/>
          </v:shape>
          <o:OLEObject Type="Embed" ProgID="Equation.DSMT4" ShapeID="_x0000_i1455" DrawAspect="Content" ObjectID="_1686884465" r:id="rId494"/>
        </w:object>
      </w:r>
      <w:r w:rsidRPr="00722B9B">
        <w:rPr>
          <w:lang w:val="vi-VN" w:eastAsia="vi-VN"/>
        </w:rPr>
        <w:t xml:space="preserve">, cho bốn điểm </w:t>
      </w:r>
      <w:r w:rsidRPr="00722B9B">
        <w:rPr>
          <w:rFonts w:ascii="Times New Roman" w:eastAsia="Times New Roman" w:hAnsi="Times New Roman" w:cs="Times New Roman"/>
          <w:position w:val="-14"/>
        </w:rPr>
        <w:object w:dxaOrig="3630" w:dyaOrig="405" w14:anchorId="690AC35B">
          <v:shape id="_x0000_i1456" type="#_x0000_t75" style="width:181.5pt;height:20.25pt" o:ole="">
            <v:imagedata r:id="rId495" o:title=""/>
          </v:shape>
          <o:OLEObject Type="Embed" ProgID="Equation.DSMT4" ShapeID="_x0000_i1456" DrawAspect="Content" ObjectID="_1686884466" r:id="rId496"/>
        </w:object>
      </w:r>
      <w:r w:rsidRPr="00722B9B">
        <w:rPr>
          <w:lang w:eastAsia="vi-VN"/>
        </w:rPr>
        <w:t xml:space="preserve">. </w:t>
      </w:r>
      <w:r w:rsidRPr="00722B9B">
        <w:rPr>
          <w:lang w:val="vi-VN" w:eastAsia="vi-VN"/>
        </w:rPr>
        <w:t xml:space="preserve">Nếu có phép đồng dạng biến đoạn thẳng </w:t>
      </w:r>
      <w:r w:rsidRPr="00722B9B">
        <w:rPr>
          <w:rFonts w:ascii="Times New Roman" w:eastAsia="Times New Roman" w:hAnsi="Times New Roman" w:cs="Times New Roman"/>
          <w:position w:val="-4"/>
        </w:rPr>
        <w:object w:dxaOrig="405" w:dyaOrig="255" w14:anchorId="5CF56415">
          <v:shape id="_x0000_i1457" type="#_x0000_t75" style="width:20.25pt;height:12.75pt" o:ole="">
            <v:imagedata r:id="rId497" o:title=""/>
          </v:shape>
          <o:OLEObject Type="Embed" ProgID="Equation.DSMT4" ShapeID="_x0000_i1457" DrawAspect="Content" ObjectID="_1686884467" r:id="rId498"/>
        </w:object>
      </w:r>
      <w:r w:rsidRPr="00722B9B">
        <w:rPr>
          <w:lang w:val="vi-VN" w:eastAsia="vi-VN"/>
        </w:rPr>
        <w:t xml:space="preserve"> thành đoạn thẳng </w:t>
      </w:r>
      <w:r w:rsidRPr="00722B9B">
        <w:rPr>
          <w:rFonts w:ascii="Times New Roman" w:eastAsia="Times New Roman" w:hAnsi="Times New Roman" w:cs="Times New Roman"/>
          <w:position w:val="-6"/>
        </w:rPr>
        <w:object w:dxaOrig="405" w:dyaOrig="285" w14:anchorId="4D0D544B">
          <v:shape id="_x0000_i1458" type="#_x0000_t75" style="width:20.25pt;height:14.25pt" o:ole="">
            <v:imagedata r:id="rId499" o:title=""/>
          </v:shape>
          <o:OLEObject Type="Embed" ProgID="Equation.DSMT4" ShapeID="_x0000_i1458" DrawAspect="Content" ObjectID="_1686884468" r:id="rId500"/>
        </w:object>
      </w:r>
      <w:r w:rsidRPr="00722B9B">
        <w:rPr>
          <w:lang w:val="vi-VN" w:eastAsia="vi-VN"/>
        </w:rPr>
        <w:t xml:space="preserve"> thì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195" w:dyaOrig="285" w14:anchorId="136792D9">
          <v:shape id="_x0000_i1459" type="#_x0000_t75" style="width:9.75pt;height:14.25pt" o:ole="">
            <v:imagedata r:id="rId501" o:title=""/>
          </v:shape>
          <o:OLEObject Type="Embed" ProgID="Equation.DSMT4" ShapeID="_x0000_i1459" DrawAspect="Content" ObjectID="_1686884469" r:id="rId502"/>
        </w:object>
      </w:r>
      <w:r w:rsidRPr="00722B9B">
        <w:rPr>
          <w:lang w:val="vi-VN" w:eastAsia="vi-VN"/>
        </w:rPr>
        <w:t xml:space="preserve"> của phép đồng dạng đó bằng</w:t>
      </w:r>
    </w:p>
    <w:p w14:paraId="760F4836" w14:textId="1BAEDF34" w:rsidR="0063597E" w:rsidRPr="00722B9B" w:rsidRDefault="00B05EA9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 w:rsidRPr="00B05EA9">
        <w:rPr>
          <w:rFonts w:ascii="MS PMincho" w:eastAsia="MS PMincho" w:hAnsi="MS PMincho"/>
          <w:b/>
          <w:color w:val="0000FF"/>
          <w:lang w:eastAsia="vi-VN"/>
        </w:rPr>
        <w:t>Ⓐ.</w:t>
      </w:r>
      <w:r w:rsidR="0063597E" w:rsidRPr="00722B9B">
        <w:rPr>
          <w:b/>
          <w:color w:val="0000FF"/>
          <w:lang w:eastAsia="vi-VN"/>
        </w:rPr>
        <w:t xml:space="preserve"> </w:t>
      </w:r>
      <w:r w:rsidR="0063597E"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07793AE5">
          <v:shape id="_x0000_i1460" type="#_x0000_t75" style="width:12pt;height:30.75pt" o:ole="">
            <v:imagedata r:id="rId503" o:title=""/>
          </v:shape>
          <o:OLEObject Type="Embed" ProgID="Equation.DSMT4" ShapeID="_x0000_i1460" DrawAspect="Content" ObjectID="_1686884470" r:id="rId504"/>
        </w:object>
      </w:r>
      <w:r w:rsidR="0063597E" w:rsidRPr="00722B9B">
        <w:rPr>
          <w:rFonts w:eastAsia="Calibri"/>
          <w:lang w:eastAsia="vi-VN"/>
        </w:rPr>
        <w:t>.</w:t>
      </w:r>
      <w:r w:rsidR="0063597E"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Ⓑ.</w:t>
      </w:r>
      <w:r w:rsidR="0063597E" w:rsidRPr="00722B9B">
        <w:rPr>
          <w:b/>
          <w:color w:val="0000FF"/>
          <w:lang w:eastAsia="vi-VN"/>
        </w:rPr>
        <w:t xml:space="preserve"> </w:t>
      </w:r>
      <w:r w:rsidR="0063597E"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50D50F2C">
          <v:shape id="_x0000_i1461" type="#_x0000_t75" style="width:12pt;height:30.75pt" o:ole="">
            <v:imagedata r:id="rId505" o:title=""/>
          </v:shape>
          <o:OLEObject Type="Embed" ProgID="Equation.DSMT4" ShapeID="_x0000_i1461" DrawAspect="Content" ObjectID="_1686884471" r:id="rId506"/>
        </w:object>
      </w:r>
      <w:r w:rsidR="0063597E" w:rsidRPr="00722B9B">
        <w:rPr>
          <w:rFonts w:eastAsia="Calibri"/>
          <w:lang w:eastAsia="vi-VN"/>
        </w:rPr>
        <w:t>.</w:t>
      </w:r>
      <w:r w:rsidR="0063597E"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Ⓒ.</w:t>
      </w:r>
      <w:r w:rsidR="0063597E" w:rsidRPr="00722B9B">
        <w:rPr>
          <w:b/>
          <w:color w:val="0000FF"/>
          <w:lang w:eastAsia="vi-VN"/>
        </w:rPr>
        <w:t xml:space="preserve">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195" w:dyaOrig="255" w14:anchorId="18B3FCBA">
          <v:shape id="_x0000_i1462" type="#_x0000_t75" style="width:9.75pt;height:12.75pt" o:ole="">
            <v:imagedata r:id="rId507" o:title=""/>
          </v:shape>
          <o:OLEObject Type="Embed" ProgID="Equation.DSMT4" ShapeID="_x0000_i1462" DrawAspect="Content" ObjectID="_1686884472" r:id="rId508"/>
        </w:object>
      </w:r>
      <w:r w:rsidR="0063597E" w:rsidRPr="00722B9B">
        <w:rPr>
          <w:rFonts w:eastAsia="Calibri"/>
          <w:lang w:eastAsia="vi-VN"/>
        </w:rPr>
        <w:t>.</w:t>
      </w:r>
      <w:r w:rsidR="0063597E"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Ⓓ.</w:t>
      </w:r>
      <w:r w:rsidR="0063597E" w:rsidRPr="00722B9B">
        <w:rPr>
          <w:b/>
          <w:color w:val="0000FF"/>
          <w:lang w:eastAsia="vi-VN"/>
        </w:rPr>
        <w:t xml:space="preserve"> </w:t>
      </w:r>
      <w:r w:rsidR="0063597E"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4BF33B12">
          <v:shape id="_x0000_i1463" type="#_x0000_t75" style="width:12pt;height:30.75pt" o:ole="">
            <v:imagedata r:id="rId509" o:title=""/>
          </v:shape>
          <o:OLEObject Type="Embed" ProgID="Equation.DSMT4" ShapeID="_x0000_i1463" DrawAspect="Content" ObjectID="_1686884473" r:id="rId510"/>
        </w:object>
      </w:r>
      <w:r w:rsidR="0063597E" w:rsidRPr="00722B9B">
        <w:rPr>
          <w:rFonts w:eastAsia="Calibri"/>
          <w:lang w:eastAsia="vi-VN"/>
        </w:rPr>
        <w:t>.</w:t>
      </w:r>
    </w:p>
    <w:p w14:paraId="43523F85" w14:textId="52F00F2F" w:rsidR="0063597E" w:rsidRPr="00722B9B" w:rsidRDefault="00175E23" w:rsidP="0063597E">
      <w:pPr>
        <w:spacing w:line="276" w:lineRule="auto"/>
        <w:ind w:left="992"/>
        <w:jc w:val="center"/>
        <w:rPr>
          <w:b/>
          <w:color w:val="0000FF"/>
          <w:lang w:eastAsia="vi-VN"/>
        </w:rPr>
      </w:pPr>
      <w:r w:rsidRPr="00722B9B">
        <w:rPr>
          <w:b/>
          <w:color w:val="0000CC"/>
          <w:lang w:eastAsia="vi-VN"/>
        </w:rPr>
        <w:t>Lời giải</w:t>
      </w:r>
    </w:p>
    <w:p w14:paraId="455BAD8E" w14:textId="77777777" w:rsidR="0063597E" w:rsidRPr="00722B9B" w:rsidRDefault="0063597E" w:rsidP="0063597E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 w:rsidRPr="00722B9B">
        <w:rPr>
          <w:b/>
          <w:lang w:val="fr-FR" w:eastAsia="vi-VN"/>
        </w:rPr>
        <w:t>Chọn A</w:t>
      </w:r>
    </w:p>
    <w:p w14:paraId="691DEB10" w14:textId="77777777" w:rsidR="0063597E" w:rsidRPr="00722B9B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rFonts w:eastAsia="Calibri"/>
          <w:lang w:eastAsia="vi-VN"/>
        </w:rPr>
        <w:t xml:space="preserve">Ta có: </w:t>
      </w:r>
      <w:r w:rsidRPr="00722B9B">
        <w:rPr>
          <w:rFonts w:ascii="Times New Roman" w:eastAsia="Times New Roman" w:hAnsi="Times New Roman" w:cs="Times New Roman"/>
          <w:position w:val="-14"/>
        </w:rPr>
        <w:object w:dxaOrig="1155" w:dyaOrig="420" w14:anchorId="4D2DF0AA">
          <v:shape id="_x0000_i1464" type="#_x0000_t75" style="width:57.75pt;height:21pt" o:ole="">
            <v:imagedata r:id="rId511" o:title=""/>
          </v:shape>
          <o:OLEObject Type="Embed" ProgID="Equation.DSMT4" ShapeID="_x0000_i1464" DrawAspect="Content" ObjectID="_1686884474" r:id="rId512"/>
        </w:object>
      </w:r>
      <w:r w:rsidRPr="00722B9B">
        <w:rPr>
          <w:rFonts w:eastAsia="Calibri"/>
          <w:lang w:eastAsia="vi-VN"/>
        </w:rPr>
        <w:t xml:space="preserve"> và </w:t>
      </w:r>
      <w:r w:rsidRPr="00722B9B">
        <w:rPr>
          <w:rFonts w:ascii="Times New Roman" w:eastAsia="Times New Roman" w:hAnsi="Times New Roman" w:cs="Times New Roman"/>
          <w:position w:val="-14"/>
        </w:rPr>
        <w:object w:dxaOrig="1140" w:dyaOrig="420" w14:anchorId="76767C67">
          <v:shape id="_x0000_i1465" type="#_x0000_t75" style="width:57pt;height:21pt" o:ole="">
            <v:imagedata r:id="rId513" o:title=""/>
          </v:shape>
          <o:OLEObject Type="Embed" ProgID="Equation.DSMT4" ShapeID="_x0000_i1465" DrawAspect="Content" ObjectID="_1686884475" r:id="rId514"/>
        </w:object>
      </w:r>
      <w:r w:rsidRPr="00722B9B">
        <w:rPr>
          <w:rFonts w:eastAsia="Calibri"/>
          <w:lang w:eastAsia="vi-VN"/>
        </w:rPr>
        <w:t>.</w:t>
      </w:r>
    </w:p>
    <w:p w14:paraId="3BCFB3C8" w14:textId="77777777" w:rsidR="0063597E" w:rsidRPr="00722B9B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rFonts w:eastAsia="Calibri"/>
          <w:lang w:eastAsia="vi-VN"/>
        </w:rPr>
        <w:t xml:space="preserve">Suy ra </w:t>
      </w:r>
      <w:r w:rsidRPr="00722B9B">
        <w:rPr>
          <w:rFonts w:ascii="Times New Roman" w:eastAsia="Times New Roman" w:hAnsi="Times New Roman" w:cs="Times New Roman"/>
          <w:position w:val="-6"/>
        </w:rPr>
        <w:object w:dxaOrig="1065" w:dyaOrig="345" w14:anchorId="3A8F62AB">
          <v:shape id="_x0000_i1466" type="#_x0000_t75" style="width:53.25pt;height:17.25pt" o:ole="">
            <v:imagedata r:id="rId515" o:title=""/>
          </v:shape>
          <o:OLEObject Type="Embed" ProgID="Equation.DSMT4" ShapeID="_x0000_i1466" DrawAspect="Content" ObjectID="_1686884476" r:id="rId516"/>
        </w:object>
      </w:r>
      <w:r w:rsidRPr="00722B9B">
        <w:rPr>
          <w:rFonts w:eastAsia="Calibri"/>
          <w:lang w:eastAsia="vi-VN"/>
        </w:rPr>
        <w:t xml:space="preserve"> và </w:t>
      </w:r>
      <w:r w:rsidRPr="00722B9B">
        <w:rPr>
          <w:rFonts w:ascii="Times New Roman" w:eastAsia="Times New Roman" w:hAnsi="Times New Roman" w:cs="Times New Roman"/>
          <w:position w:val="-6"/>
        </w:rPr>
        <w:object w:dxaOrig="1065" w:dyaOrig="345" w14:anchorId="29C91FA7">
          <v:shape id="_x0000_i1467" type="#_x0000_t75" style="width:53.25pt;height:17.25pt" o:ole="">
            <v:imagedata r:id="rId517" o:title=""/>
          </v:shape>
          <o:OLEObject Type="Embed" ProgID="Equation.DSMT4" ShapeID="_x0000_i1467" DrawAspect="Content" ObjectID="_1686884477" r:id="rId518"/>
        </w:object>
      </w:r>
      <w:r w:rsidRPr="00722B9B">
        <w:rPr>
          <w:rFonts w:eastAsia="Calibri"/>
          <w:lang w:eastAsia="vi-VN"/>
        </w:rPr>
        <w:t>.</w:t>
      </w:r>
    </w:p>
    <w:p w14:paraId="2A30D9DF" w14:textId="77777777" w:rsidR="0063597E" w:rsidRPr="00722B9B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lang w:val="vi-VN" w:eastAsia="vi-VN"/>
        </w:rPr>
        <w:t xml:space="preserve">Suy ra tỉ số của phép đồng dạng là </w:t>
      </w:r>
      <w:r w:rsidRPr="00722B9B">
        <w:rPr>
          <w:rFonts w:ascii="Times New Roman" w:eastAsia="Times New Roman" w:hAnsi="Times New Roman" w:cs="Times New Roman"/>
          <w:position w:val="-24"/>
        </w:rPr>
        <w:object w:dxaOrig="1215" w:dyaOrig="615" w14:anchorId="23D001DE">
          <v:shape id="_x0000_i1468" type="#_x0000_t75" style="width:60.75pt;height:30.75pt" o:ole="">
            <v:imagedata r:id="rId519" o:title=""/>
          </v:shape>
          <o:OLEObject Type="Embed" ProgID="Equation.DSMT4" ShapeID="_x0000_i1468" DrawAspect="Content" ObjectID="_1686884478" r:id="rId520"/>
        </w:object>
      </w:r>
      <w:r w:rsidRPr="00722B9B">
        <w:rPr>
          <w:rFonts w:eastAsia="Calibri"/>
          <w:lang w:eastAsia="vi-VN"/>
        </w:rPr>
        <w:t>.</w:t>
      </w:r>
    </w:p>
    <w:p w14:paraId="2F230E2A" w14:textId="77777777" w:rsidR="0063597E" w:rsidRPr="00722B9B" w:rsidRDefault="0063597E" w:rsidP="001172D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 w:rsidRPr="00722B9B">
        <w:lastRenderedPageBreak/>
        <w:t xml:space="preserve">Cho tam giác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7DE45DF6">
          <v:shape id="_x0000_i1469" type="#_x0000_t75" style="width:28.5pt;height:14.25pt" o:ole="">
            <v:imagedata r:id="rId521" o:title=""/>
          </v:shape>
          <o:OLEObject Type="Embed" ProgID="Equation.DSMT4" ShapeID="_x0000_i1469" DrawAspect="Content" ObjectID="_1686884479" r:id="rId522"/>
        </w:object>
      </w:r>
      <w:r w:rsidRPr="00722B9B">
        <w:t xml:space="preserve">, đường cao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450" w:dyaOrig="255" w14:anchorId="3CF5AF09">
          <v:shape id="_x0000_i1470" type="#_x0000_t75" style="width:22.5pt;height:12.75pt" o:ole="">
            <v:imagedata r:id="rId523" o:title=""/>
          </v:shape>
          <o:OLEObject Type="Embed" ProgID="Equation.DSMT4" ShapeID="_x0000_i1470" DrawAspect="Content" ObjectID="_1686884480" r:id="rId524"/>
        </w:object>
      </w:r>
      <w:r w:rsidRPr="00722B9B">
        <w:t xml:space="preserve"> (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3848D219">
          <v:shape id="_x0000_i1471" type="#_x0000_t75" style="width:14.25pt;height:12.75pt" o:ole="">
            <v:imagedata r:id="rId525" o:title=""/>
          </v:shape>
          <o:OLEObject Type="Embed" ProgID="Equation.DSMT4" ShapeID="_x0000_i1471" DrawAspect="Content" ObjectID="_1686884481" r:id="rId526"/>
        </w:object>
      </w:r>
      <w:r w:rsidRPr="00722B9B">
        <w:t xml:space="preserve">thuộc cạnh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5CB0DD26">
          <v:shape id="_x0000_i1472" type="#_x0000_t75" style="width:20.25pt;height:14.25pt" o:ole="">
            <v:imagedata r:id="rId527" o:title=""/>
          </v:shape>
          <o:OLEObject Type="Embed" ProgID="Equation.DSMT4" ShapeID="_x0000_i1472" DrawAspect="Content" ObjectID="_1686884482" r:id="rId528"/>
        </w:object>
      </w:r>
      <w:r w:rsidRPr="00722B9B">
        <w:t xml:space="preserve"> ). Biết </w:t>
      </w:r>
      <w:r w:rsidRPr="00722B9B">
        <w:rPr>
          <w:rFonts w:ascii="Times New Roman" w:eastAsia="Arial" w:hAnsi="Times New Roman" w:cs="Times New Roman"/>
          <w:position w:val="-10"/>
          <w:szCs w:val="20"/>
        </w:rPr>
        <w:object w:dxaOrig="2385" w:dyaOrig="330" w14:anchorId="0820F35E">
          <v:shape id="_x0000_i1473" type="#_x0000_t75" style="width:119.25pt;height:16.5pt" o:ole="">
            <v:imagedata r:id="rId529" o:title=""/>
          </v:shape>
          <o:OLEObject Type="Embed" ProgID="Equation.DSMT4" ShapeID="_x0000_i1473" DrawAspect="Content" ObjectID="_1686884483" r:id="rId530"/>
        </w:object>
      </w:r>
      <w:r w:rsidRPr="00722B9B">
        <w:t xml:space="preserve">. Phép đồng dạng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73251A96">
          <v:shape id="_x0000_i1474" type="#_x0000_t75" style="width:12.75pt;height:12.75pt" o:ole="">
            <v:imagedata r:id="rId531" o:title=""/>
          </v:shape>
          <o:OLEObject Type="Embed" ProgID="Equation.DSMT4" ShapeID="_x0000_i1474" DrawAspect="Content" ObjectID="_1686884484" r:id="rId532"/>
        </w:object>
      </w:r>
      <w:r w:rsidRPr="00722B9B">
        <w:t xml:space="preserve">biến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690" w:dyaOrig="255" w14:anchorId="7179EA98">
          <v:shape id="_x0000_i1475" type="#_x0000_t75" style="width:34.5pt;height:12.75pt" o:ole="">
            <v:imagedata r:id="rId533" o:title=""/>
          </v:shape>
          <o:OLEObject Type="Embed" ProgID="Equation.DSMT4" ShapeID="_x0000_i1475" DrawAspect="Content" ObjectID="_1686884485" r:id="rId534"/>
        </w:object>
      </w:r>
      <w:r w:rsidRPr="00722B9B">
        <w:t xml:space="preserve"> thành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6D29BE08">
          <v:shape id="_x0000_i1476" type="#_x0000_t75" style="width:36pt;height:14.25pt" o:ole="">
            <v:imagedata r:id="rId535" o:title=""/>
          </v:shape>
          <o:OLEObject Type="Embed" ProgID="Equation.DSMT4" ShapeID="_x0000_i1476" DrawAspect="Content" ObjectID="_1686884486" r:id="rId536"/>
        </w:object>
      </w:r>
      <w:r w:rsidRPr="00722B9B">
        <w:t xml:space="preserve">. Phép biến hình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756C19A3">
          <v:shape id="_x0000_i1477" type="#_x0000_t75" style="width:12.75pt;height:12.75pt" o:ole="">
            <v:imagedata r:id="rId537" o:title=""/>
          </v:shape>
          <o:OLEObject Type="Embed" ProgID="Equation.DSMT4" ShapeID="_x0000_i1477" DrawAspect="Content" ObjectID="_1686884487" r:id="rId538"/>
        </w:object>
      </w:r>
      <w:r w:rsidRPr="00722B9B">
        <w:t>có được bằng cách thực hiện liên tiếp hai phép biến hình nào sau đây?</w:t>
      </w:r>
    </w:p>
    <w:p w14:paraId="6EE3260A" w14:textId="1174436F" w:rsidR="0063597E" w:rsidRPr="00722B9B" w:rsidRDefault="0063597E" w:rsidP="0063597E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722B9B">
        <w:rPr>
          <w:noProof/>
        </w:rPr>
        <w:drawing>
          <wp:inline distT="0" distB="0" distL="0" distR="0" wp14:anchorId="4F206F3C" wp14:editId="106F1B3A">
            <wp:extent cx="2114550" cy="146685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74419" w14:textId="085F53DE" w:rsidR="0063597E" w:rsidRPr="00722B9B" w:rsidRDefault="00B05EA9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Ⓐ.</w:t>
      </w:r>
      <w:r w:rsidR="0063597E" w:rsidRPr="00722B9B">
        <w:rPr>
          <w:b/>
          <w:color w:val="0000FF"/>
        </w:rPr>
        <w:t xml:space="preserve"> </w:t>
      </w:r>
      <w:r w:rsidR="0063597E" w:rsidRPr="00722B9B">
        <w:t xml:space="preserve">Phép vị tự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2A5835BA">
          <v:shape id="_x0000_i1478" type="#_x0000_t75" style="width:14.25pt;height:12.75pt" o:ole="">
            <v:imagedata r:id="rId540" o:title=""/>
          </v:shape>
          <o:OLEObject Type="Embed" ProgID="Equation.DSMT4" ShapeID="_x0000_i1478" DrawAspect="Content" ObjectID="_1686884488" r:id="rId541"/>
        </w:object>
      </w:r>
      <w:r w:rsidR="0063597E" w:rsidRPr="00722B9B">
        <w:t xml:space="preserve"> tỉ số </w:t>
      </w:r>
      <w:r w:rsidR="0063597E"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1511EDC0">
          <v:shape id="_x0000_i1479" type="#_x0000_t75" style="width:28.5pt;height:14.25pt" o:ole="">
            <v:imagedata r:id="rId542" o:title=""/>
          </v:shape>
          <o:OLEObject Type="Embed" ProgID="Equation.DSMT4" ShapeID="_x0000_i1479" DrawAspect="Content" ObjectID="_1686884489" r:id="rId543"/>
        </w:object>
      </w:r>
      <w:r w:rsidR="0063597E" w:rsidRPr="00722B9B">
        <w:t xml:space="preserve"> và phép quay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6BDA95AC">
          <v:shape id="_x0000_i1480" type="#_x0000_t75" style="width:14.25pt;height:12.75pt" o:ole="">
            <v:imagedata r:id="rId544" o:title=""/>
          </v:shape>
          <o:OLEObject Type="Embed" ProgID="Equation.DSMT4" ShapeID="_x0000_i1480" DrawAspect="Content" ObjectID="_1686884490" r:id="rId545"/>
        </w:object>
      </w:r>
      <w:r w:rsidR="0063597E" w:rsidRPr="00722B9B">
        <w:t xml:space="preserve"> góc quay bằng </w:t>
      </w:r>
      <w:r w:rsidR="0063597E"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3BACC6CB">
          <v:shape id="_x0000_i1481" type="#_x0000_t75" style="width:27pt;height:14.25pt" o:ole="">
            <v:imagedata r:id="rId546" o:title=""/>
          </v:shape>
          <o:OLEObject Type="Embed" ProgID="Equation.DSMT4" ShapeID="_x0000_i1481" DrawAspect="Content" ObjectID="_1686884491" r:id="rId547"/>
        </w:object>
      </w:r>
      <w:r w:rsidR="0063597E" w:rsidRPr="00722B9B">
        <w:t>.</w:t>
      </w:r>
    </w:p>
    <w:p w14:paraId="323C2D4D" w14:textId="350BC209" w:rsidR="0063597E" w:rsidRPr="00722B9B" w:rsidRDefault="00B05EA9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Ⓑ.</w:t>
      </w:r>
      <w:r w:rsidR="0063597E" w:rsidRPr="00722B9B">
        <w:rPr>
          <w:b/>
          <w:color w:val="0000FF"/>
        </w:rPr>
        <w:t xml:space="preserve"> </w:t>
      </w:r>
      <w:r w:rsidR="0063597E" w:rsidRPr="00722B9B">
        <w:t xml:space="preserve">Phép tịnh tiến theo vec tơ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375" w:dyaOrig="330" w14:anchorId="6E533562">
          <v:shape id="_x0000_i1482" type="#_x0000_t75" style="width:18.75pt;height:16.5pt" o:ole="">
            <v:imagedata r:id="rId548" o:title=""/>
          </v:shape>
          <o:OLEObject Type="Embed" ProgID="Equation.DSMT4" ShapeID="_x0000_i1482" DrawAspect="Content" ObjectID="_1686884492" r:id="rId549"/>
        </w:object>
      </w:r>
      <w:r w:rsidR="0063597E" w:rsidRPr="00722B9B">
        <w:t xml:space="preserve"> và phép vị tự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0933D010">
          <v:shape id="_x0000_i1483" type="#_x0000_t75" style="width:14.25pt;height:12.75pt" o:ole="">
            <v:imagedata r:id="rId540" o:title=""/>
          </v:shape>
          <o:OLEObject Type="Embed" ProgID="Equation.DSMT4" ShapeID="_x0000_i1483" DrawAspect="Content" ObjectID="_1686884493" r:id="rId550"/>
        </w:object>
      </w:r>
      <w:r w:rsidR="0063597E" w:rsidRPr="00722B9B">
        <w:t xml:space="preserve"> tỉ số </w:t>
      </w:r>
      <w:r w:rsidR="0063597E"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23C1B92D">
          <v:shape id="_x0000_i1484" type="#_x0000_t75" style="width:28.5pt;height:14.25pt" o:ole="">
            <v:imagedata r:id="rId542" o:title=""/>
          </v:shape>
          <o:OLEObject Type="Embed" ProgID="Equation.DSMT4" ShapeID="_x0000_i1484" DrawAspect="Content" ObjectID="_1686884494" r:id="rId551"/>
        </w:object>
      </w:r>
      <w:r w:rsidR="0063597E" w:rsidRPr="00722B9B">
        <w:t>.</w:t>
      </w:r>
    </w:p>
    <w:p w14:paraId="49A2C1FB" w14:textId="298CA9CF" w:rsidR="0063597E" w:rsidRPr="00722B9B" w:rsidRDefault="00B05EA9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Ⓒ.</w:t>
      </w:r>
      <w:r w:rsidR="0063597E" w:rsidRPr="00722B9B">
        <w:rPr>
          <w:b/>
          <w:color w:val="0000FF"/>
        </w:rPr>
        <w:t xml:space="preserve"> </w:t>
      </w:r>
      <w:r w:rsidR="0063597E" w:rsidRPr="00722B9B">
        <w:t xml:space="preserve">Phép quay </w:t>
      </w:r>
      <w:r w:rsidR="0063597E" w:rsidRPr="00722B9B">
        <w:rPr>
          <w:rFonts w:ascii="Times New Roman" w:eastAsia="Times New Roman" w:hAnsi="Times New Roman" w:cs="Times New Roman"/>
          <w:position w:val="-16"/>
        </w:rPr>
        <w:object w:dxaOrig="855" w:dyaOrig="405" w14:anchorId="59E9B223">
          <v:shape id="_x0000_i1485" type="#_x0000_t75" style="width:42.75pt;height:20.25pt" o:ole="">
            <v:imagedata r:id="rId552" o:title=""/>
          </v:shape>
          <o:OLEObject Type="Embed" ProgID="Equation.DSMT4" ShapeID="_x0000_i1485" DrawAspect="Content" ObjectID="_1686884495" r:id="rId553"/>
        </w:object>
      </w:r>
      <w:r w:rsidR="0063597E" w:rsidRPr="00722B9B">
        <w:t xml:space="preserve"> và phép vị tự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7563CACB">
          <v:shape id="_x0000_i1486" type="#_x0000_t75" style="width:14.25pt;height:12.75pt" o:ole="">
            <v:imagedata r:id="rId540" o:title=""/>
          </v:shape>
          <o:OLEObject Type="Embed" ProgID="Equation.DSMT4" ShapeID="_x0000_i1486" DrawAspect="Content" ObjectID="_1686884496" r:id="rId554"/>
        </w:object>
      </w:r>
      <w:r w:rsidR="0063597E" w:rsidRPr="00722B9B">
        <w:t xml:space="preserve"> tỉ số </w:t>
      </w:r>
      <w:r w:rsidR="0063597E" w:rsidRPr="00722B9B">
        <w:rPr>
          <w:rFonts w:ascii="Times New Roman" w:eastAsia="Times New Roman" w:hAnsi="Times New Roman" w:cs="Times New Roman"/>
          <w:position w:val="-24"/>
        </w:rPr>
        <w:object w:dxaOrig="600" w:dyaOrig="615" w14:anchorId="1067C509">
          <v:shape id="_x0000_i1487" type="#_x0000_t75" style="width:30pt;height:30.75pt" o:ole="">
            <v:imagedata r:id="rId555" o:title=""/>
          </v:shape>
          <o:OLEObject Type="Embed" ProgID="Equation.DSMT4" ShapeID="_x0000_i1487" DrawAspect="Content" ObjectID="_1686884497" r:id="rId556"/>
        </w:object>
      </w:r>
      <w:r w:rsidR="0063597E" w:rsidRPr="00722B9B">
        <w:t>.</w:t>
      </w:r>
    </w:p>
    <w:p w14:paraId="03F8A051" w14:textId="34AF3F22" w:rsidR="0063597E" w:rsidRPr="00722B9B" w:rsidRDefault="00B05EA9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Ⓓ.</w:t>
      </w:r>
      <w:r w:rsidR="0063597E" w:rsidRPr="00722B9B">
        <w:rPr>
          <w:b/>
          <w:color w:val="0000FF"/>
        </w:rPr>
        <w:t xml:space="preserve"> </w:t>
      </w:r>
      <w:r w:rsidR="0063597E" w:rsidRPr="00722B9B">
        <w:t xml:space="preserve">Phép vị tự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77FEA456">
          <v:shape id="_x0000_i1488" type="#_x0000_t75" style="width:14.25pt;height:12.75pt" o:ole="">
            <v:imagedata r:id="rId540" o:title=""/>
          </v:shape>
          <o:OLEObject Type="Embed" ProgID="Equation.DSMT4" ShapeID="_x0000_i1488" DrawAspect="Content" ObjectID="_1686884498" r:id="rId557"/>
        </w:object>
      </w:r>
      <w:r w:rsidR="0063597E" w:rsidRPr="00722B9B">
        <w:t xml:space="preserve"> tỉ số </w:t>
      </w:r>
      <w:r w:rsidR="0063597E"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7EF36EAD">
          <v:shape id="_x0000_i1489" type="#_x0000_t75" style="width:28.5pt;height:14.25pt" o:ole="">
            <v:imagedata r:id="rId542" o:title=""/>
          </v:shape>
          <o:OLEObject Type="Embed" ProgID="Equation.DSMT4" ShapeID="_x0000_i1489" DrawAspect="Content" ObjectID="_1686884499" r:id="rId558"/>
        </w:object>
      </w:r>
      <w:r w:rsidR="0063597E" w:rsidRPr="00722B9B">
        <w:t xml:space="preserve"> và phép quay tâm </w:t>
      </w:r>
      <w:r w:rsidR="0063597E"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5BE9D15E">
          <v:shape id="_x0000_i1490" type="#_x0000_t75" style="width:14.25pt;height:12.75pt" o:ole="">
            <v:imagedata r:id="rId559" o:title=""/>
          </v:shape>
          <o:OLEObject Type="Embed" ProgID="Equation.DSMT4" ShapeID="_x0000_i1490" DrawAspect="Content" ObjectID="_1686884500" r:id="rId560"/>
        </w:object>
      </w:r>
      <w:r w:rsidR="0063597E" w:rsidRPr="00722B9B">
        <w:t xml:space="preserve"> góc quay </w:t>
      </w:r>
      <w:r w:rsidR="0063597E" w:rsidRPr="00722B9B">
        <w:rPr>
          <w:rFonts w:ascii="Times New Roman" w:eastAsia="Times New Roman" w:hAnsi="Times New Roman" w:cs="Times New Roman"/>
          <w:position w:val="-6"/>
        </w:rPr>
        <w:object w:dxaOrig="405" w:dyaOrig="285" w14:anchorId="3411D9FE">
          <v:shape id="_x0000_i1491" type="#_x0000_t75" style="width:20.25pt;height:14.25pt" o:ole="">
            <v:imagedata r:id="rId561" o:title=""/>
          </v:shape>
          <o:OLEObject Type="Embed" ProgID="Equation.DSMT4" ShapeID="_x0000_i1491" DrawAspect="Content" ObjectID="_1686884501" r:id="rId562"/>
        </w:object>
      </w:r>
      <w:r w:rsidR="0063597E" w:rsidRPr="00722B9B">
        <w:t>.</w:t>
      </w:r>
    </w:p>
    <w:p w14:paraId="742AE6A4" w14:textId="70CD724C" w:rsidR="0063597E" w:rsidRPr="00722B9B" w:rsidRDefault="00175E23" w:rsidP="0063597E">
      <w:pPr>
        <w:pStyle w:val="ListParagraph"/>
        <w:ind w:left="992"/>
        <w:jc w:val="center"/>
        <w:rPr>
          <w:rFonts w:eastAsia="Arial"/>
        </w:rPr>
      </w:pPr>
      <w:r w:rsidRPr="00722B9B">
        <w:rPr>
          <w:b/>
          <w:color w:val="0000CC"/>
        </w:rPr>
        <w:t>Lời giải</w:t>
      </w:r>
    </w:p>
    <w:p w14:paraId="2CDF09A8" w14:textId="77777777" w:rsidR="0063597E" w:rsidRPr="00722B9B" w:rsidRDefault="0063597E" w:rsidP="0063597E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22B9B">
        <w:rPr>
          <w:rFonts w:eastAsia="Calibri"/>
          <w:b/>
        </w:rPr>
        <w:t>Chọn A</w:t>
      </w:r>
    </w:p>
    <w:p w14:paraId="0382310D" w14:textId="1EB29E1B" w:rsidR="0063597E" w:rsidRPr="00722B9B" w:rsidRDefault="0063597E" w:rsidP="0063597E">
      <w:pPr>
        <w:spacing w:line="276" w:lineRule="auto"/>
        <w:ind w:left="992"/>
        <w:contextualSpacing/>
        <w:jc w:val="center"/>
        <w:rPr>
          <w:rFonts w:eastAsia="Times New Roman"/>
          <w:noProof/>
        </w:rPr>
      </w:pPr>
      <w:r w:rsidRPr="00722B9B">
        <w:rPr>
          <w:noProof/>
        </w:rPr>
        <w:drawing>
          <wp:inline distT="0" distB="0" distL="0" distR="0" wp14:anchorId="2BE4ACC2" wp14:editId="6D3ED65D">
            <wp:extent cx="2181225" cy="165735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069FC" w14:textId="77777777" w:rsidR="0063597E" w:rsidRPr="00722B9B" w:rsidRDefault="0063597E" w:rsidP="0063597E">
      <w:pPr>
        <w:spacing w:line="276" w:lineRule="auto"/>
        <w:ind w:left="992"/>
        <w:contextualSpacing/>
        <w:jc w:val="both"/>
      </w:pPr>
      <w:r w:rsidRPr="00722B9B">
        <w:t xml:space="preserve">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7EC44CE3">
          <v:shape id="_x0000_i1492" type="#_x0000_t75" style="width:14.25pt;height:12.75pt" o:ole="">
            <v:imagedata r:id="rId540" o:title=""/>
          </v:shape>
          <o:OLEObject Type="Embed" ProgID="Equation.DSMT4" ShapeID="_x0000_i1492" DrawAspect="Content" ObjectID="_1686884502" r:id="rId564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4BC6AC6E">
          <v:shape id="_x0000_i1493" type="#_x0000_t75" style="width:28.5pt;height:14.25pt" o:ole="">
            <v:imagedata r:id="rId542" o:title=""/>
          </v:shape>
          <o:OLEObject Type="Embed" ProgID="Equation.DSMT4" ShapeID="_x0000_i1493" DrawAspect="Content" ObjectID="_1686884503" r:id="rId565"/>
        </w:object>
      </w:r>
      <w:r w:rsidRPr="00722B9B">
        <w:t xml:space="preserve"> biến </w:t>
      </w:r>
      <w:r w:rsidRPr="00722B9B">
        <w:rPr>
          <w:rFonts w:ascii="Times New Roman" w:eastAsia="Times New Roman" w:hAnsi="Times New Roman" w:cs="Times New Roman"/>
          <w:position w:val="-4"/>
        </w:rPr>
        <w:object w:dxaOrig="690" w:dyaOrig="255" w14:anchorId="1FD1DD7E">
          <v:shape id="_x0000_i1494" type="#_x0000_t75" style="width:34.5pt;height:12.75pt" o:ole="">
            <v:imagedata r:id="rId533" o:title=""/>
          </v:shape>
          <o:OLEObject Type="Embed" ProgID="Equation.DSMT4" ShapeID="_x0000_i1494" DrawAspect="Content" ObjectID="_1686884504" r:id="rId566"/>
        </w:object>
      </w:r>
      <w:r w:rsidRPr="00722B9B">
        <w:t xml:space="preserve"> thành </w:t>
      </w:r>
      <w:r w:rsidRPr="00722B9B">
        <w:rPr>
          <w:rFonts w:ascii="Times New Roman" w:eastAsia="Times New Roman" w:hAnsi="Times New Roman" w:cs="Times New Roman"/>
          <w:position w:val="-4"/>
        </w:rPr>
        <w:object w:dxaOrig="780" w:dyaOrig="255" w14:anchorId="512AE2F8">
          <v:shape id="_x0000_i1495" type="#_x0000_t75" style="width:39pt;height:12.75pt" o:ole="">
            <v:imagedata r:id="rId567" o:title=""/>
          </v:shape>
          <o:OLEObject Type="Embed" ProgID="Equation.DSMT4" ShapeID="_x0000_i1495" DrawAspect="Content" ObjectID="_1686884505" r:id="rId568"/>
        </w:object>
      </w:r>
    </w:p>
    <w:p w14:paraId="090EAD1C" w14:textId="77777777" w:rsidR="0063597E" w:rsidRPr="00722B9B" w:rsidRDefault="0063597E" w:rsidP="0063597E">
      <w:pPr>
        <w:spacing w:line="276" w:lineRule="auto"/>
        <w:ind w:left="992"/>
        <w:contextualSpacing/>
        <w:jc w:val="both"/>
      </w:pPr>
      <w:r w:rsidRPr="00722B9B">
        <w:t xml:space="preserve">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755226C5">
          <v:shape id="_x0000_i1496" type="#_x0000_t75" style="width:14.25pt;height:12.75pt" o:ole="">
            <v:imagedata r:id="rId544" o:title=""/>
          </v:shape>
          <o:OLEObject Type="Embed" ProgID="Equation.DSMT4" ShapeID="_x0000_i1496" DrawAspect="Content" ObjectID="_1686884506" r:id="rId569"/>
        </w:object>
      </w:r>
      <w:r w:rsidRPr="00722B9B">
        <w:t xml:space="preserve"> góc quay bằng </w:t>
      </w:r>
      <w:r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6BA65C3C">
          <v:shape id="_x0000_i1497" type="#_x0000_t75" style="width:27pt;height:14.25pt" o:ole="">
            <v:imagedata r:id="rId546" o:title=""/>
          </v:shape>
          <o:OLEObject Type="Embed" ProgID="Equation.DSMT4" ShapeID="_x0000_i1497" DrawAspect="Content" ObjectID="_1686884507" r:id="rId570"/>
        </w:object>
      </w:r>
      <w:r w:rsidRPr="00722B9B">
        <w:t xml:space="preserve"> biến </w:t>
      </w:r>
      <w:r w:rsidRPr="00722B9B">
        <w:rPr>
          <w:rFonts w:ascii="Times New Roman" w:eastAsia="Times New Roman" w:hAnsi="Times New Roman" w:cs="Times New Roman"/>
          <w:position w:val="-4"/>
        </w:rPr>
        <w:object w:dxaOrig="780" w:dyaOrig="255" w14:anchorId="682D4F9F">
          <v:shape id="_x0000_i1498" type="#_x0000_t75" style="width:39pt;height:12.75pt" o:ole="">
            <v:imagedata r:id="rId567" o:title=""/>
          </v:shape>
          <o:OLEObject Type="Embed" ProgID="Equation.DSMT4" ShapeID="_x0000_i1498" DrawAspect="Content" ObjectID="_1686884508" r:id="rId571"/>
        </w:object>
      </w:r>
      <w:r w:rsidRPr="00722B9B">
        <w:t xml:space="preserve"> thành </w:t>
      </w:r>
      <w:r w:rsidRPr="00722B9B">
        <w:rPr>
          <w:rFonts w:ascii="Times New Roman" w:eastAsia="Times New Roman" w:hAnsi="Times New Roman" w:cs="Times New Roman"/>
          <w:position w:val="-6"/>
        </w:rPr>
        <w:object w:dxaOrig="720" w:dyaOrig="285" w14:anchorId="2D548145">
          <v:shape id="_x0000_i1499" type="#_x0000_t75" style="width:36pt;height:14.25pt" o:ole="">
            <v:imagedata r:id="rId535" o:title=""/>
          </v:shape>
          <o:OLEObject Type="Embed" ProgID="Equation.DSMT4" ShapeID="_x0000_i1499" DrawAspect="Content" ObjectID="_1686884509" r:id="rId572"/>
        </w:object>
      </w:r>
    </w:p>
    <w:p w14:paraId="1313C65E" w14:textId="77777777" w:rsidR="0063597E" w:rsidRPr="00722B9B" w:rsidRDefault="0063597E" w:rsidP="0063597E">
      <w:pPr>
        <w:spacing w:line="276" w:lineRule="auto"/>
        <w:ind w:left="992"/>
        <w:contextualSpacing/>
        <w:rPr>
          <w:rFonts w:eastAsia="Calibri"/>
          <w:b/>
        </w:rPr>
      </w:pPr>
      <w:r w:rsidRPr="00722B9B">
        <w:t xml:space="preserve">Phép biến hình </w:t>
      </w:r>
      <w:r w:rsidRPr="00722B9B">
        <w:rPr>
          <w:rFonts w:ascii="Times New Roman" w:eastAsia="Times New Roman" w:hAnsi="Times New Roman" w:cs="Times New Roman"/>
          <w:position w:val="-4"/>
        </w:rPr>
        <w:object w:dxaOrig="255" w:dyaOrig="255" w14:anchorId="1DF00D3C">
          <v:shape id="_x0000_i1500" type="#_x0000_t75" style="width:12.75pt;height:12.75pt" o:ole="">
            <v:imagedata r:id="rId537" o:title=""/>
          </v:shape>
          <o:OLEObject Type="Embed" ProgID="Equation.DSMT4" ShapeID="_x0000_i1500" DrawAspect="Content" ObjectID="_1686884510" r:id="rId573"/>
        </w:object>
      </w:r>
      <w:r w:rsidRPr="00722B9B">
        <w:t xml:space="preserve">có được bằng cách thực hiện liên tiếp 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1D38701F">
          <v:shape id="_x0000_i1501" type="#_x0000_t75" style="width:14.25pt;height:12.75pt" o:ole="">
            <v:imagedata r:id="rId540" o:title=""/>
          </v:shape>
          <o:OLEObject Type="Embed" ProgID="Equation.DSMT4" ShapeID="_x0000_i1501" DrawAspect="Content" ObjectID="_1686884511" r:id="rId574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19320704">
          <v:shape id="_x0000_i1502" type="#_x0000_t75" style="width:28.5pt;height:14.25pt" o:ole="">
            <v:imagedata r:id="rId542" o:title=""/>
          </v:shape>
          <o:OLEObject Type="Embed" ProgID="Equation.DSMT4" ShapeID="_x0000_i1502" DrawAspect="Content" ObjectID="_1686884512" r:id="rId575"/>
        </w:object>
      </w:r>
      <w:r w:rsidRPr="00722B9B">
        <w:t xml:space="preserve"> và 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2F43EF4F">
          <v:shape id="_x0000_i1503" type="#_x0000_t75" style="width:14.25pt;height:12.75pt" o:ole="">
            <v:imagedata r:id="rId544" o:title=""/>
          </v:shape>
          <o:OLEObject Type="Embed" ProgID="Equation.DSMT4" ShapeID="_x0000_i1503" DrawAspect="Content" ObjectID="_1686884513" r:id="rId576"/>
        </w:object>
      </w:r>
      <w:r w:rsidRPr="00722B9B">
        <w:t xml:space="preserve"> góc quay bằng </w:t>
      </w:r>
      <w:r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5C406EC8">
          <v:shape id="_x0000_i1504" type="#_x0000_t75" style="width:27pt;height:14.25pt" o:ole="">
            <v:imagedata r:id="rId546" o:title=""/>
          </v:shape>
          <o:OLEObject Type="Embed" ProgID="Equation.DSMT4" ShapeID="_x0000_i1504" DrawAspect="Content" ObjectID="_1686884514" r:id="rId577"/>
        </w:object>
      </w:r>
      <w:r w:rsidRPr="00722B9B">
        <w:t>.</w:t>
      </w:r>
    </w:p>
    <w:p w14:paraId="1A46B61D" w14:textId="57E05717" w:rsidR="0063597E" w:rsidRPr="00722B9B" w:rsidRDefault="0063597E" w:rsidP="0063597E">
      <w:pPr>
        <w:tabs>
          <w:tab w:val="left" w:pos="1134"/>
        </w:tabs>
        <w:spacing w:after="0" w:line="240" w:lineRule="auto"/>
        <w:ind w:left="567"/>
        <w:jc w:val="both"/>
      </w:pPr>
      <w:r w:rsidRPr="00722B9B">
        <w:rPr>
          <w:b/>
          <w:bCs/>
          <w:color w:val="0000CC"/>
        </w:rPr>
        <w:t>Câu 4</w:t>
      </w:r>
      <w:r w:rsidRPr="00722B9B">
        <w:rPr>
          <w:b/>
          <w:bCs/>
          <w:i/>
          <w:iCs/>
          <w:color w:val="0000CC"/>
        </w:rPr>
        <w:t>:</w:t>
      </w:r>
      <w:r w:rsidRPr="00722B9B">
        <w:rPr>
          <w:color w:val="0000CC"/>
        </w:rPr>
        <w:t xml:space="preserve"> </w:t>
      </w:r>
      <w:r w:rsidRPr="00722B9B">
        <w:t xml:space="preserve">Chứng minh rằng nếu hai tam giác cân </w:t>
      </w:r>
      <w:r w:rsidRPr="00722B9B">
        <w:rPr>
          <w:position w:val="-6"/>
        </w:rPr>
        <w:object w:dxaOrig="560" w:dyaOrig="279" w14:anchorId="15CFD972">
          <v:shape id="_x0000_i1505" type="#_x0000_t75" style="width:28.5pt;height:13.5pt" o:ole="">
            <v:imagedata r:id="rId578" o:title=""/>
          </v:shape>
          <o:OLEObject Type="Embed" ProgID="Equation.DSMT4" ShapeID="_x0000_i1505" DrawAspect="Content" ObjectID="_1686884515" r:id="rId579"/>
        </w:object>
      </w:r>
      <w:r w:rsidRPr="00722B9B">
        <w:t xml:space="preserve"> và </w:t>
      </w:r>
      <w:r w:rsidRPr="00722B9B">
        <w:rPr>
          <w:position w:val="-6"/>
        </w:rPr>
        <w:object w:dxaOrig="859" w:dyaOrig="279" w14:anchorId="61D5AB60">
          <v:shape id="_x0000_i1506" type="#_x0000_t75" style="width:43.5pt;height:13.5pt" o:ole="">
            <v:imagedata r:id="rId580" o:title=""/>
          </v:shape>
          <o:OLEObject Type="Embed" ProgID="Equation.DSMT4" ShapeID="_x0000_i1506" DrawAspect="Content" ObjectID="_1686884516" r:id="rId581"/>
        </w:object>
      </w:r>
      <w:r w:rsidRPr="00722B9B">
        <w:t xml:space="preserve"> có </w:t>
      </w:r>
      <w:r w:rsidRPr="00722B9B">
        <w:rPr>
          <w:position w:val="-10"/>
        </w:rPr>
        <w:object w:dxaOrig="1700" w:dyaOrig="400" w14:anchorId="5D1C6E38">
          <v:shape id="_x0000_i1507" type="#_x0000_t75" style="width:85.5pt;height:19.5pt" o:ole="">
            <v:imagedata r:id="rId582" o:title=""/>
          </v:shape>
          <o:OLEObject Type="Embed" ProgID="Equation.DSMT4" ShapeID="_x0000_i1507" DrawAspect="Content" ObjectID="_1686884517" r:id="rId583"/>
        </w:object>
      </w:r>
      <w:r w:rsidRPr="00722B9B">
        <w:t xml:space="preserve"> và </w:t>
      </w:r>
      <w:r w:rsidRPr="00722B9B">
        <w:rPr>
          <w:position w:val="-24"/>
        </w:rPr>
        <w:object w:dxaOrig="980" w:dyaOrig="620" w14:anchorId="26BD4D36">
          <v:shape id="_x0000_i1508" type="#_x0000_t75" style="width:49.5pt;height:32.25pt" o:ole="">
            <v:imagedata r:id="rId584" o:title=""/>
          </v:shape>
          <o:OLEObject Type="Embed" ProgID="Equation.DSMT4" ShapeID="_x0000_i1508" DrawAspect="Content" ObjectID="_1686884518" r:id="rId585"/>
        </w:object>
      </w:r>
      <w:r w:rsidRPr="00722B9B">
        <w:t xml:space="preserve"> thì hai tam giác đó đồng dạng với nhau</w:t>
      </w:r>
    </w:p>
    <w:p w14:paraId="25C54224" w14:textId="5B865516" w:rsidR="0063597E" w:rsidRPr="00722B9B" w:rsidRDefault="00175E23" w:rsidP="0063597E">
      <w:pPr>
        <w:spacing w:line="240" w:lineRule="auto"/>
        <w:ind w:left="567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3"/>
        <w:gridCol w:w="5030"/>
      </w:tblGrid>
      <w:tr w:rsidR="0063597E" w:rsidRPr="00722B9B" w14:paraId="016835A9" w14:textId="77777777" w:rsidTr="00C57712">
        <w:tc>
          <w:tcPr>
            <w:tcW w:w="4683" w:type="dxa"/>
          </w:tcPr>
          <w:p w14:paraId="1B871D1F" w14:textId="77777777" w:rsidR="0063597E" w:rsidRPr="00722B9B" w:rsidRDefault="0063597E" w:rsidP="00C57712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szCs w:val="24"/>
              </w:rPr>
              <w:t xml:space="preserve">Phép đồng dạng bao gồm: </w:t>
            </w:r>
            <w:r w:rsidRPr="00722B9B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219" w:dyaOrig="560" w14:anchorId="4747D58D">
                <v:shape id="_x0000_i1509" type="#_x0000_t75" style="width:61.5pt;height:28.5pt" o:ole="">
                  <v:imagedata r:id="rId586" o:title=""/>
                </v:shape>
                <o:OLEObject Type="Embed" ProgID="Equation.DSMT4" ShapeID="_x0000_i1509" DrawAspect="Content" ObjectID="_1686884519" r:id="rId58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2974F106" w14:textId="77777777" w:rsidR="0063597E" w:rsidRPr="00722B9B" w:rsidRDefault="0063597E" w:rsidP="00C57712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szCs w:val="24"/>
              </w:rPr>
              <w:t xml:space="preserve">Với </w:t>
            </w:r>
            <w:r w:rsidRPr="00722B9B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719" w:dyaOrig="400" w14:anchorId="29D86042">
                <v:shape id="_x0000_i1510" type="#_x0000_t75" style="width:85.5pt;height:19.5pt" o:ole="">
                  <v:imagedata r:id="rId588" o:title=""/>
                </v:shape>
                <o:OLEObject Type="Embed" ProgID="Equation.DSMT4" ShapeID="_x0000_i1510" DrawAspect="Content" ObjectID="_1686884520" r:id="rId58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064F46F4" w14:textId="77777777" w:rsidR="0063597E" w:rsidRPr="00722B9B" w:rsidRDefault="0063597E" w:rsidP="00C57712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</w:p>
        </w:tc>
        <w:tc>
          <w:tcPr>
            <w:tcW w:w="5030" w:type="dxa"/>
          </w:tcPr>
          <w:p w14:paraId="2A61B4F7" w14:textId="77777777" w:rsidR="0063597E" w:rsidRPr="00722B9B" w:rsidRDefault="0063597E" w:rsidP="00C57712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  <w:r w:rsidRPr="00722B9B">
              <w:rPr>
                <w:noProof/>
              </w:rPr>
              <w:drawing>
                <wp:inline distT="0" distB="0" distL="0" distR="0" wp14:anchorId="296FC8B0" wp14:editId="4072CA79">
                  <wp:extent cx="2328530" cy="1036712"/>
                  <wp:effectExtent l="0" t="0" r="0" b="0"/>
                  <wp:docPr id="2124572911" name="Picture 2124572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140" b="20416"/>
                          <a:stretch/>
                        </pic:blipFill>
                        <pic:spPr bwMode="auto">
                          <a:xfrm>
                            <a:off x="0" y="0"/>
                            <a:ext cx="2339787" cy="104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DF4447" w14:textId="359243F4" w:rsidR="0063597E" w:rsidRPr="00722B9B" w:rsidRDefault="0063597E" w:rsidP="0063597E">
      <w:pPr>
        <w:pStyle w:val="ListParagraph"/>
        <w:tabs>
          <w:tab w:val="left" w:pos="1134"/>
        </w:tabs>
        <w:spacing w:after="0" w:line="240" w:lineRule="auto"/>
        <w:ind w:left="567"/>
        <w:jc w:val="both"/>
      </w:pPr>
      <w:r w:rsidRPr="00722B9B">
        <w:rPr>
          <w:b/>
          <w:bCs/>
          <w:color w:val="0000CC"/>
        </w:rPr>
        <w:t>Câu 5</w:t>
      </w:r>
      <w:r w:rsidRPr="00722B9B">
        <w:rPr>
          <w:b/>
          <w:bCs/>
          <w:i/>
          <w:iCs/>
          <w:color w:val="0000CC"/>
        </w:rPr>
        <w:t>:</w:t>
      </w:r>
      <w:r w:rsidRPr="00722B9B">
        <w:rPr>
          <w:color w:val="0000CC"/>
        </w:rPr>
        <w:t xml:space="preserve"> </w:t>
      </w:r>
      <w:r w:rsidRPr="00722B9B">
        <w:t>Chứng minh rằng hai hình vuông bất kì đồng dạng với nhau.</w:t>
      </w:r>
    </w:p>
    <w:p w14:paraId="314B0DE5" w14:textId="4DFD9A4B" w:rsidR="0063597E" w:rsidRPr="00722B9B" w:rsidRDefault="00175E23" w:rsidP="0063597E">
      <w:pPr>
        <w:spacing w:line="240" w:lineRule="auto"/>
        <w:ind w:left="567"/>
        <w:jc w:val="center"/>
        <w:rPr>
          <w:b/>
          <w:i/>
          <w:iCs/>
          <w:color w:val="0000CC"/>
        </w:rPr>
      </w:pPr>
      <w:r w:rsidRPr="00722B9B">
        <w:rPr>
          <w:b/>
          <w:i/>
          <w:iCs/>
          <w:color w:val="0000CC"/>
        </w:rPr>
        <w:t>Lời giải</w:t>
      </w:r>
    </w:p>
    <w:p w14:paraId="2760CEB7" w14:textId="77777777" w:rsidR="0063597E" w:rsidRPr="00722B9B" w:rsidRDefault="0063597E" w:rsidP="0063597E">
      <w:pPr>
        <w:spacing w:line="240" w:lineRule="auto"/>
        <w:ind w:left="567"/>
        <w:jc w:val="both"/>
      </w:pPr>
      <w:r w:rsidRPr="00722B9B">
        <w:t xml:space="preserve">Xét hai hình vuông </w:t>
      </w:r>
      <w:r w:rsidRPr="00722B9B">
        <w:rPr>
          <w:position w:val="-6"/>
        </w:rPr>
        <w:object w:dxaOrig="720" w:dyaOrig="279" w14:anchorId="6CF19C3D">
          <v:shape id="_x0000_i1511" type="#_x0000_t75" style="width:36pt;height:13.5pt" o:ole="">
            <v:imagedata r:id="rId591" o:title=""/>
          </v:shape>
          <o:OLEObject Type="Embed" ProgID="Equation.DSMT4" ShapeID="_x0000_i1511" DrawAspect="Content" ObjectID="_1686884521" r:id="rId592"/>
        </w:object>
      </w:r>
      <w:r w:rsidRPr="00722B9B">
        <w:t xml:space="preserve"> và </w:t>
      </w:r>
      <w:r w:rsidRPr="00722B9B">
        <w:rPr>
          <w:position w:val="-6"/>
        </w:rPr>
        <w:object w:dxaOrig="1160" w:dyaOrig="279" w14:anchorId="0C03CF51">
          <v:shape id="_x0000_i1512" type="#_x0000_t75" style="width:58.5pt;height:13.5pt" o:ole="">
            <v:imagedata r:id="rId593" o:title=""/>
          </v:shape>
          <o:OLEObject Type="Embed" ProgID="Equation.DSMT4" ShapeID="_x0000_i1512" DrawAspect="Content" ObjectID="_1686884522" r:id="rId594"/>
        </w:object>
      </w:r>
      <w:r w:rsidRPr="00722B9B">
        <w:t xml:space="preserve"> .</w:t>
      </w:r>
    </w:p>
    <w:p w14:paraId="47E70D5F" w14:textId="77777777" w:rsidR="0063597E" w:rsidRPr="00722B9B" w:rsidRDefault="0063597E" w:rsidP="001172D2">
      <w:pPr>
        <w:pStyle w:val="ListParagraph"/>
        <w:numPr>
          <w:ilvl w:val="0"/>
          <w:numId w:val="7"/>
        </w:numPr>
        <w:spacing w:after="0" w:line="240" w:lineRule="auto"/>
        <w:ind w:left="567" w:firstLine="284"/>
        <w:jc w:val="center"/>
      </w:pPr>
      <w:r w:rsidRPr="00722B9B">
        <w:lastRenderedPageBreak/>
        <w:t xml:space="preserve">Trước hết tịnh theo theo vectơ </w:t>
      </w:r>
      <w:r w:rsidRPr="00722B9B">
        <w:rPr>
          <w:position w:val="-4"/>
        </w:rPr>
        <w:object w:dxaOrig="460" w:dyaOrig="320" w14:anchorId="09351359">
          <v:shape id="_x0000_i1513" type="#_x0000_t75" style="width:22.5pt;height:17.25pt" o:ole="">
            <v:imagedata r:id="rId595" o:title=""/>
          </v:shape>
          <o:OLEObject Type="Embed" ProgID="Equation.DSMT4" ShapeID="_x0000_i1513" DrawAspect="Content" ObjectID="_1686884523" r:id="rId596"/>
        </w:object>
      </w:r>
      <w:r w:rsidRPr="00722B9B">
        <w:t xml:space="preserve"> . Hình vuông </w:t>
      </w:r>
      <w:r w:rsidRPr="00722B9B">
        <w:rPr>
          <w:position w:val="-6"/>
        </w:rPr>
        <w:object w:dxaOrig="720" w:dyaOrig="279" w14:anchorId="5433E44B">
          <v:shape id="_x0000_i1514" type="#_x0000_t75" style="width:36pt;height:13.5pt" o:ole="">
            <v:imagedata r:id="rId597" o:title=""/>
          </v:shape>
          <o:OLEObject Type="Embed" ProgID="Equation.DSMT4" ShapeID="_x0000_i1514" DrawAspect="Content" ObjectID="_1686884524" r:id="rId598"/>
        </w:object>
      </w:r>
      <w:r w:rsidRPr="00722B9B">
        <w:t xml:space="preserve"> biến thành hình vuông </w:t>
      </w:r>
      <w:r w:rsidRPr="00722B9B">
        <w:rPr>
          <w:position w:val="-12"/>
        </w:rPr>
        <w:object w:dxaOrig="1060" w:dyaOrig="360" w14:anchorId="65C9FC77">
          <v:shape id="_x0000_i1515" type="#_x0000_t75" style="width:52.5pt;height:18pt" o:ole="">
            <v:imagedata r:id="rId599" o:title=""/>
          </v:shape>
          <o:OLEObject Type="Embed" ProgID="Equation.DSMT4" ShapeID="_x0000_i1515" DrawAspect="Content" ObjectID="_1686884525" r:id="rId600"/>
        </w:object>
      </w:r>
      <w:r w:rsidRPr="00722B9B">
        <w:t xml:space="preserve"> </w:t>
      </w:r>
      <w:r w:rsidRPr="00722B9B">
        <w:rPr>
          <w:noProof/>
        </w:rPr>
        <w:drawing>
          <wp:inline distT="0" distB="0" distL="0" distR="0" wp14:anchorId="0ECE6930" wp14:editId="1FA61920">
            <wp:extent cx="2275368" cy="1070038"/>
            <wp:effectExtent l="0" t="0" r="0" b="0"/>
            <wp:docPr id="2124572913" name="Picture 212457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/>
                    <pic:cNvPicPr>
                      <a:picLocks noChangeAspect="1" noChangeArrowheads="1"/>
                    </pic:cNvPicPr>
                  </pic:nvPicPr>
                  <pic:blipFill rotWithShape="1"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108" b="22666"/>
                    <a:stretch/>
                  </pic:blipFill>
                  <pic:spPr bwMode="auto">
                    <a:xfrm>
                      <a:off x="0" y="0"/>
                      <a:ext cx="2275368" cy="10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F8D144" w14:textId="77777777" w:rsidR="0063597E" w:rsidRPr="00722B9B" w:rsidRDefault="0063597E" w:rsidP="001172D2">
      <w:pPr>
        <w:pStyle w:val="ListParagraph"/>
        <w:numPr>
          <w:ilvl w:val="0"/>
          <w:numId w:val="7"/>
        </w:numPr>
        <w:spacing w:after="0" w:line="240" w:lineRule="auto"/>
        <w:ind w:left="567" w:firstLine="284"/>
        <w:jc w:val="both"/>
      </w:pPr>
      <w:r w:rsidRPr="00722B9B">
        <w:t xml:space="preserve">Tiếp theo thực hiện phép quay tâm </w:t>
      </w:r>
      <w:r w:rsidRPr="00722B9B">
        <w:rPr>
          <w:position w:val="-4"/>
        </w:rPr>
        <w:object w:dxaOrig="320" w:dyaOrig="260" w14:anchorId="10E75EAA">
          <v:shape id="_x0000_i1516" type="#_x0000_t75" style="width:17.25pt;height:13.5pt" o:ole="">
            <v:imagedata r:id="rId602" o:title=""/>
          </v:shape>
          <o:OLEObject Type="Embed" ProgID="Equation.DSMT4" ShapeID="_x0000_i1516" DrawAspect="Content" ObjectID="_1686884526" r:id="rId603"/>
        </w:object>
      </w:r>
      <w:r w:rsidRPr="00722B9B">
        <w:t xml:space="preserve"> , góc quay </w:t>
      </w:r>
      <w:r w:rsidRPr="00722B9B">
        <w:rPr>
          <w:position w:val="-14"/>
        </w:rPr>
        <w:object w:dxaOrig="1780" w:dyaOrig="400" w14:anchorId="172755C9">
          <v:shape id="_x0000_i1517" type="#_x0000_t75" style="width:89.25pt;height:19.5pt" o:ole="">
            <v:imagedata r:id="rId604" o:title=""/>
          </v:shape>
          <o:OLEObject Type="Embed" ProgID="Equation.DSMT4" ShapeID="_x0000_i1517" DrawAspect="Content" ObjectID="_1686884527" r:id="rId605"/>
        </w:object>
      </w:r>
      <w:r w:rsidRPr="00722B9B">
        <w:t xml:space="preserve"> .</w:t>
      </w:r>
    </w:p>
    <w:p w14:paraId="3580CE1C" w14:textId="77777777" w:rsidR="0063597E" w:rsidRPr="00722B9B" w:rsidRDefault="0063597E" w:rsidP="001172D2">
      <w:pPr>
        <w:pStyle w:val="ListParagraph"/>
        <w:numPr>
          <w:ilvl w:val="0"/>
          <w:numId w:val="7"/>
        </w:numPr>
        <w:spacing w:after="0" w:line="240" w:lineRule="auto"/>
        <w:ind w:left="567" w:firstLine="284"/>
        <w:jc w:val="both"/>
      </w:pPr>
      <w:r w:rsidRPr="00722B9B">
        <w:t xml:space="preserve">Sau cùng thực hiện phép vị tự tâm </w:t>
      </w:r>
      <w:r w:rsidRPr="00722B9B">
        <w:rPr>
          <w:position w:val="-4"/>
        </w:rPr>
        <w:object w:dxaOrig="320" w:dyaOrig="260" w14:anchorId="5B12B212">
          <v:shape id="_x0000_i1518" type="#_x0000_t75" style="width:17.25pt;height:13.5pt" o:ole="">
            <v:imagedata r:id="rId606" o:title=""/>
          </v:shape>
          <o:OLEObject Type="Embed" ProgID="Equation.DSMT4" ShapeID="_x0000_i1518" DrawAspect="Content" ObjectID="_1686884528" r:id="rId607"/>
        </w:object>
      </w:r>
      <w:r w:rsidRPr="00722B9B">
        <w:t xml:space="preserve"> tỉ số </w:t>
      </w:r>
      <w:r w:rsidRPr="00722B9B">
        <w:rPr>
          <w:position w:val="-30"/>
        </w:rPr>
        <w:object w:dxaOrig="980" w:dyaOrig="680" w14:anchorId="77464343">
          <v:shape id="_x0000_i1519" type="#_x0000_t75" style="width:49.5pt;height:34.5pt" o:ole="">
            <v:imagedata r:id="rId608" o:title=""/>
          </v:shape>
          <o:OLEObject Type="Embed" ProgID="Equation.DSMT4" ShapeID="_x0000_i1519" DrawAspect="Content" ObjectID="_1686884529" r:id="rId609"/>
        </w:object>
      </w:r>
      <w:r w:rsidRPr="00722B9B">
        <w:t xml:space="preserve"> . Khi đó hình vuông </w:t>
      </w:r>
      <w:r w:rsidRPr="00722B9B">
        <w:rPr>
          <w:position w:val="-6"/>
        </w:rPr>
        <w:object w:dxaOrig="1160" w:dyaOrig="279" w14:anchorId="5D8F62AA">
          <v:shape id="_x0000_i1520" type="#_x0000_t75" style="width:58.5pt;height:13.5pt" o:ole="">
            <v:imagedata r:id="rId610" o:title=""/>
          </v:shape>
          <o:OLEObject Type="Embed" ProgID="Equation.DSMT4" ShapeID="_x0000_i1520" DrawAspect="Content" ObjectID="_1686884530" r:id="rId611"/>
        </w:object>
      </w:r>
      <w:r w:rsidRPr="00722B9B">
        <w:t xml:space="preserve"> có được bằng cách</w:t>
      </w:r>
      <w:r w:rsidRPr="00722B9B">
        <w:rPr>
          <w:lang w:val="vi-VN"/>
        </w:rPr>
        <w:t xml:space="preserve"> </w:t>
      </w:r>
      <w:r w:rsidRPr="00722B9B">
        <w:t>thực</w:t>
      </w:r>
      <w:r w:rsidRPr="00722B9B">
        <w:rPr>
          <w:lang w:val="vi-VN"/>
        </w:rPr>
        <w:t xml:space="preserve"> </w:t>
      </w:r>
      <w:r w:rsidRPr="00722B9B">
        <w:t xml:space="preserve">hiện liên tiếp ba phép đồng dạng </w:t>
      </w:r>
      <w:r w:rsidRPr="00722B9B">
        <w:rPr>
          <w:position w:val="-14"/>
        </w:rPr>
        <w:object w:dxaOrig="1200" w:dyaOrig="400" w14:anchorId="60C90160">
          <v:shape id="_x0000_i1521" type="#_x0000_t75" style="width:60pt;height:19.5pt" o:ole="">
            <v:imagedata r:id="rId612" o:title=""/>
          </v:shape>
          <o:OLEObject Type="Embed" ProgID="Equation.DSMT4" ShapeID="_x0000_i1521" DrawAspect="Content" ObjectID="_1686884531" r:id="rId613"/>
        </w:object>
      </w:r>
      <w:r w:rsidRPr="00722B9B">
        <w:t>Vậy hai hình vuông đồng dạng với nhau.</w:t>
      </w:r>
    </w:p>
    <w:p w14:paraId="1658ADA6" w14:textId="77777777" w:rsidR="0063597E" w:rsidRPr="00722B9B" w:rsidRDefault="0063597E" w:rsidP="0063597E">
      <w:pPr>
        <w:pStyle w:val="ListParagraph"/>
        <w:spacing w:after="0" w:line="240" w:lineRule="auto"/>
        <w:ind w:left="851"/>
        <w:jc w:val="both"/>
      </w:pPr>
    </w:p>
    <w:p w14:paraId="1A3F52F6" w14:textId="7CB52B4C" w:rsidR="00EC5D1C" w:rsidRPr="00722B9B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rèn luyện</w:t>
      </w:r>
      <w:r w:rsidRPr="00722B9B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75E23" w:rsidRPr="00722B9B" w14:paraId="1442C31F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bookmarkEnd w:id="0"/>
          <w:p w14:paraId="1B6EA0DB" w14:textId="77777777" w:rsidR="00175E23" w:rsidRPr="00722B9B" w:rsidRDefault="00175E23" w:rsidP="00905BD5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  <w:t xml:space="preserve">Câu 1: 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689B4A9C">
                <v:shape id="_x0000_i5707" type="#_x0000_t75" style="width:10.5pt;height:13.5pt" o:ole="">
                  <v:imagedata r:id="rId614" o:title=""/>
                </v:shape>
                <o:OLEObject Type="Embed" ProgID="Equation.DSMT4" ShapeID="_x0000_i5707" DrawAspect="Content" ObjectID="_1686884532" r:id="rId61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288A40C7">
                <v:shape id="_x0000_i5708" type="#_x0000_t75" style="width:36.75pt;height:13.5pt" o:ole="">
                  <v:imagedata r:id="rId616" o:title=""/>
                </v:shape>
                <o:OLEObject Type="Embed" ProgID="Equation.DSMT4" ShapeID="_x0000_i5708" DrawAspect="Content" ObjectID="_1686884533" r:id="rId61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là phép đồng dạng tỉ số</w:t>
            </w:r>
          </w:p>
          <w:p w14:paraId="7E1DAF5F" w14:textId="71BD78ED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position w:val="-4"/>
                <w:szCs w:val="24"/>
              </w:rPr>
              <w:object w:dxaOrig="210" w:dyaOrig="270" w14:anchorId="5AE3E0AB">
                <v:shape id="_x0000_i5709" type="#_x0000_t75" style="width:10.5pt;height:13.5pt" o:ole="">
                  <v:imagedata r:id="rId618" o:title=""/>
                </v:shape>
                <o:OLEObject Type="Embed" ProgID="Equation.DSMT4" ShapeID="_x0000_i5709" DrawAspect="Content" ObjectID="_1686884534" r:id="rId61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position w:val="-4"/>
                <w:szCs w:val="24"/>
              </w:rPr>
              <w:object w:dxaOrig="330" w:dyaOrig="270" w14:anchorId="732ED9CF">
                <v:shape id="_x0000_i5710" type="#_x0000_t75" style="width:16.5pt;height:13.5pt" o:ole="">
                  <v:imagedata r:id="rId620" o:title=""/>
                </v:shape>
                <o:OLEObject Type="Embed" ProgID="Equation.DSMT4" ShapeID="_x0000_i5710" DrawAspect="Content" ObjectID="_1686884535" r:id="rId62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53DDCA18" w14:textId="6EFDEFA5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position w:val="-24"/>
                <w:szCs w:val="24"/>
              </w:rPr>
              <w:object w:dxaOrig="270" w:dyaOrig="615" w14:anchorId="6766C44C">
                <v:shape id="_x0000_i5711" type="#_x0000_t75" style="width:13.5pt;height:30.75pt" o:ole="">
                  <v:imagedata r:id="rId622" o:title=""/>
                </v:shape>
                <o:OLEObject Type="Embed" ProgID="Equation.DSMT4" ShapeID="_x0000_i5711" DrawAspect="Content" ObjectID="_1686884536" r:id="rId62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position w:val="-6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position w:val="-6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position w:val="-24"/>
                <w:szCs w:val="24"/>
              </w:rPr>
              <w:object w:dxaOrig="360" w:dyaOrig="600" w14:anchorId="6C85793D">
                <v:shape id="_x0000_i5712" type="#_x0000_t75" style="width:18pt;height:30pt" o:ole="">
                  <v:imagedata r:id="rId624" o:title=""/>
                </v:shape>
                <o:OLEObject Type="Embed" ProgID="Equation.DSMT4" ShapeID="_x0000_i5712" DrawAspect="Content" ObjectID="_1686884537" r:id="rId625"/>
              </w:object>
            </w:r>
            <w:r w:rsidRPr="00722B9B">
              <w:rPr>
                <w:rFonts w:ascii="Chu Van An" w:hAnsi="Chu Van An" w:cs="Chu Van An"/>
                <w:color w:val="000000"/>
                <w:position w:val="-6"/>
                <w:szCs w:val="24"/>
              </w:rPr>
              <w:t>.</w:t>
            </w:r>
          </w:p>
          <w:p w14:paraId="7E9EDAD9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3EB8C2" w14:textId="77777777" w:rsidR="00175E23" w:rsidRPr="00722B9B" w:rsidRDefault="00175E23" w:rsidP="00905BD5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175E23" w:rsidRPr="00722B9B" w14:paraId="2101017E" w14:textId="77777777" w:rsidTr="00905BD5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442B2A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55" w14:anchorId="57890D00">
                <v:shape id="_x0000_i5713" type="#_x0000_t75" style="width:12.75pt;height:12.75pt" o:ole="">
                  <v:imagedata r:id="rId626" o:title=""/>
                </v:shape>
                <o:OLEObject Type="Embed" ProgID="Equation.DSMT4" ShapeID="_x0000_i5713" DrawAspect="Content" ObjectID="_1686884538" r:id="rId62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tỉ số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3FC48BF2">
                <v:shape id="_x0000_i5714" type="#_x0000_t75" style="width:9.75pt;height:14.25pt" o:ole="">
                  <v:imagedata r:id="rId628" o:title=""/>
                </v:shape>
                <o:OLEObject Type="Embed" ProgID="Equation.DSMT4" ShapeID="_x0000_i5714" DrawAspect="Content" ObjectID="_1686884539" r:id="rId6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được nhờ thực hiện liên tiếp phép </w:t>
            </w:r>
            <w:r w:rsidRPr="00722B9B">
              <w:rPr>
                <w:rFonts w:ascii="Chu Van An" w:eastAsia="Arial" w:hAnsi="Chu Van An" w:cs="Chu Van An"/>
                <w:position w:val="-26"/>
                <w:szCs w:val="24"/>
              </w:rPr>
              <w:object w:dxaOrig="825" w:dyaOrig="495" w14:anchorId="72399FAC">
                <v:shape id="_x0000_i5715" type="#_x0000_t75" style="width:41.25pt;height:24.75pt" o:ole="">
                  <v:imagedata r:id="rId630" o:title=""/>
                </v:shape>
                <o:OLEObject Type="Embed" ProgID="Equation.DSMT4" ShapeID="_x0000_i5715" DrawAspect="Content" ObjectID="_1686884540" r:id="rId63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65" w:dyaOrig="630" w14:anchorId="27AF84BE">
                <v:shape id="_x0000_i5716" type="#_x0000_t75" style="width:38.25pt;height:31.5pt" o:ole="">
                  <v:imagedata r:id="rId632" o:title=""/>
                </v:shape>
                <o:OLEObject Type="Embed" ProgID="Equation.DSMT4" ShapeID="_x0000_i5716" DrawAspect="Content" ObjectID="_1686884541" r:id="rId633"/>
              </w:object>
            </w:r>
            <w:r w:rsidRPr="00722B9B">
              <w:rPr>
                <w:rFonts w:ascii="Chu Van An" w:hAnsi="Chu Van An" w:cs="Chu Van An"/>
                <w:szCs w:val="24"/>
              </w:rPr>
              <w:t>. Chọn khẳng định đúng trong các khẳng định sau</w:t>
            </w:r>
          </w:p>
          <w:p w14:paraId="3238DF39" w14:textId="7D84E0CF" w:rsidR="00175E23" w:rsidRPr="00722B9B" w:rsidRDefault="00175E23" w:rsidP="00905B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675" w:dyaOrig="285" w14:anchorId="13843F39">
                <v:shape id="_x0000_i5717" type="#_x0000_t75" style="width:33.75pt;height:14.25pt" o:ole="">
                  <v:imagedata r:id="rId634" o:title=""/>
                </v:shape>
                <o:OLEObject Type="Embed" ProgID="Equation.DSMT4" ShapeID="_x0000_i5717" DrawAspect="Content" ObjectID="_1686884542" r:id="rId63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585" w:dyaOrig="615" w14:anchorId="537A2B26">
                <v:shape id="_x0000_i5718" type="#_x0000_t75" style="width:29.25pt;height:30.75pt" o:ole="">
                  <v:imagedata r:id="rId636" o:title=""/>
                </v:shape>
                <o:OLEObject Type="Embed" ProgID="Equation.DSMT4" ShapeID="_x0000_i5718" DrawAspect="Content" ObjectID="_1686884543" r:id="rId63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615" w14:anchorId="10D6288D">
                <v:shape id="_x0000_i5719" type="#_x0000_t75" style="width:38.25pt;height:30.75pt" o:ole="">
                  <v:imagedata r:id="rId638" o:title=""/>
                </v:shape>
                <o:OLEObject Type="Embed" ProgID="Equation.DSMT4" ShapeID="_x0000_i5719" DrawAspect="Content" ObjectID="_1686884544" r:id="rId63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85" w14:anchorId="02DE513D">
                <v:shape id="_x0000_i5720" type="#_x0000_t75" style="width:27.75pt;height:14.25pt" o:ole="">
                  <v:imagedata r:id="rId640" o:title=""/>
                </v:shape>
                <o:OLEObject Type="Embed" ProgID="Equation.DSMT4" ShapeID="_x0000_i5720" DrawAspect="Content" ObjectID="_1686884545" r:id="rId64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AD855F0" w14:textId="77777777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65B5EC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2DE710FC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A301AF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30" w14:anchorId="25DF447D">
                <v:shape id="_x0000_i5721" type="#_x0000_t75" style="width:23.25pt;height:16.5pt" o:ole="">
                  <v:imagedata r:id="rId642" o:title=""/>
                </v:shape>
                <o:OLEObject Type="Embed" ProgID="Equation.DSMT4" ShapeID="_x0000_i5721" DrawAspect="Content" ObjectID="_1686884546" r:id="rId64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các đường tròn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115" w:dyaOrig="435" w14:anchorId="01533327">
                <v:shape id="_x0000_i5722" type="#_x0000_t75" style="width:105.75pt;height:21.75pt" o:ole="">
                  <v:imagedata r:id="rId644" o:title=""/>
                </v:shape>
                <o:OLEObject Type="Embed" ProgID="Equation.DSMT4" ShapeID="_x0000_i5722" DrawAspect="Content" ObjectID="_1686884547" r:id="rId645"/>
              </w:object>
            </w:r>
            <w:r w:rsidRPr="00722B9B">
              <w:rPr>
                <w:rFonts w:ascii="Chu Van An" w:hAnsi="Chu Van An" w:cs="Chu Van An"/>
                <w:szCs w:val="24"/>
              </w:rPr>
              <w:t>,</w:t>
            </w:r>
          </w:p>
          <w:p w14:paraId="0E847849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700" w:dyaOrig="435" w14:anchorId="6FDE0B13">
                <v:shape id="_x0000_i5723" type="#_x0000_t75" style="width:135pt;height:21.75pt" o:ole="">
                  <v:imagedata r:id="rId646" o:title=""/>
                </v:shape>
                <o:OLEObject Type="Embed" ProgID="Equation.DSMT4" ShapeID="_x0000_i5723" DrawAspect="Content" ObjectID="_1686884548" r:id="rId64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Giả sử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345BC2AD">
                <v:shape id="_x0000_i5724" type="#_x0000_t75" style="width:24.75pt;height:20.25pt" o:ole="">
                  <v:imagedata r:id="rId648" o:title=""/>
                </v:shape>
                <o:OLEObject Type="Embed" ProgID="Equation.DSMT4" ShapeID="_x0000_i5724" DrawAspect="Content" ObjectID="_1686884549" r:id="rId64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là ảnh của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3F484615">
                <v:shape id="_x0000_i5725" type="#_x0000_t75" style="width:21pt;height:20.25pt" o:ole="">
                  <v:imagedata r:id="rId650" o:title=""/>
                </v:shape>
                <o:OLEObject Type="Embed" ProgID="Equation.DSMT4" ShapeID="_x0000_i5725" DrawAspect="Content" ObjectID="_1686884550" r:id="rId65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phép đồng dạng tỉ số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52B5684C">
                <v:shape id="_x0000_i5726" type="#_x0000_t75" style="width:9.75pt;height:13.5pt" o:ole="">
                  <v:imagedata r:id="rId652" o:title=""/>
                </v:shape>
                <o:OLEObject Type="Embed" ProgID="Equation.DSMT4" ShapeID="_x0000_i5726" DrawAspect="Content" ObjectID="_1686884551" r:id="rId65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khi đó giá trị của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146F0F31">
                <v:shape id="_x0000_i5727" type="#_x0000_t75" style="width:9.75pt;height:13.5pt" o:ole="">
                  <v:imagedata r:id="rId652" o:title=""/>
                </v:shape>
                <o:OLEObject Type="Embed" ProgID="Equation.DSMT4" ShapeID="_x0000_i5727" DrawAspect="Content" ObjectID="_1686884552" r:id="rId65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là</w:t>
            </w:r>
          </w:p>
          <w:p w14:paraId="0B07369B" w14:textId="47C8A68B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15" w14:anchorId="03A68DA4">
                <v:shape id="_x0000_i5728" type="#_x0000_t75" style="width:30pt;height:30.75pt" o:ole="">
                  <v:imagedata r:id="rId655" o:title=""/>
                </v:shape>
                <o:OLEObject Type="Embed" ProgID="Equation.DSMT4" ShapeID="_x0000_i5728" DrawAspect="Content" ObjectID="_1686884553" r:id="rId65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15" w14:anchorId="279480F4">
                <v:shape id="_x0000_i5729" type="#_x0000_t75" style="width:30pt;height:30.75pt" o:ole="">
                  <v:imagedata r:id="rId657" o:title=""/>
                </v:shape>
                <o:OLEObject Type="Embed" ProgID="Equation.DSMT4" ShapeID="_x0000_i5729" DrawAspect="Content" ObjectID="_1686884554" r:id="rId65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05" w:dyaOrig="615" w14:anchorId="0723E936">
                <v:shape id="_x0000_i5730" type="#_x0000_t75" style="width:35.25pt;height:30.75pt" o:ole="">
                  <v:imagedata r:id="rId659" o:title=""/>
                </v:shape>
                <o:OLEObject Type="Embed" ProgID="Equation.DSMT4" ShapeID="_x0000_i5730" DrawAspect="Content" ObjectID="_1686884555" r:id="rId66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05" w:dyaOrig="615" w14:anchorId="07B6648F">
                <v:shape id="_x0000_i5731" type="#_x0000_t75" style="width:35.25pt;height:30.75pt" o:ole="">
                  <v:imagedata r:id="rId661" o:title=""/>
                </v:shape>
                <o:OLEObject Type="Embed" ProgID="Equation.DSMT4" ShapeID="_x0000_i5731" DrawAspect="Content" ObjectID="_1686884556" r:id="rId66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2EC6809F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4122F7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5ABD065A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835051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4: </w: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với hệ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50" w:dyaOrig="330" w14:anchorId="7B3C6E4E">
                <v:shape id="_x0000_i5732" type="#_x0000_t75" style="width:22.5pt;height:16.5pt" o:ole="">
                  <v:imagedata r:id="rId663" o:title=""/>
                </v:shape>
                <o:OLEObject Type="Embed" ProgID="Equation.DSMT4" ShapeID="_x0000_i5732" DrawAspect="Content" ObjectID="_1686884557" r:id="rId664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, cho bốn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3630" w:dyaOrig="390" w14:anchorId="5860948E">
                <v:shape id="_x0000_i5733" type="#_x0000_t75" style="width:181.5pt;height:19.5pt" o:ole="">
                  <v:imagedata r:id="rId665" o:title=""/>
                </v:shape>
                <o:OLEObject Type="Embed" ProgID="Equation.DSMT4" ShapeID="_x0000_i5733" DrawAspect="Content" ObjectID="_1686884558" r:id="rId666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. Nếu có phép đồng dạng biến đoạn thẳng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90" w:dyaOrig="270" w14:anchorId="0C2FECEC">
                <v:shape id="_x0000_i5734" type="#_x0000_t75" style="width:19.5pt;height:13.5pt" o:ole="">
                  <v:imagedata r:id="rId667" o:title=""/>
                </v:shape>
                <o:OLEObject Type="Embed" ProgID="Equation.DSMT4" ShapeID="_x0000_i5734" DrawAspect="Content" ObjectID="_1686884559" r:id="rId668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thành đoạn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390" w:dyaOrig="270" w14:anchorId="25A0CB57">
                <v:shape id="_x0000_i5735" type="#_x0000_t75" style="width:19.5pt;height:13.5pt" o:ole="">
                  <v:imagedata r:id="rId669" o:title=""/>
                </v:shape>
                <o:OLEObject Type="Embed" ProgID="Equation.DSMT4" ShapeID="_x0000_i5735" DrawAspect="Content" ObjectID="_1686884560" r:id="rId670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thì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10" w:dyaOrig="270" w14:anchorId="24A58586">
                <v:shape id="_x0000_i5736" type="#_x0000_t75" style="width:10.5pt;height:13.5pt" o:ole="">
                  <v:imagedata r:id="rId671" o:title=""/>
                </v:shape>
                <o:OLEObject Type="Embed" ProgID="Equation.DSMT4" ShapeID="_x0000_i5736" DrawAspect="Content" ObjectID="_1686884561" r:id="rId672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>của phép đồng dạng đó bằng</w:t>
            </w:r>
          </w:p>
          <w:p w14:paraId="0CACF2D2" w14:textId="5084326E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7D003301">
                <v:shape id="_x0000_i5737" type="#_x0000_t75" style="width:12pt;height:31.5pt" o:ole="">
                  <v:imagedata r:id="rId673" o:title=""/>
                </v:shape>
                <o:OLEObject Type="Embed" ProgID="Equation.DSMT4" ShapeID="_x0000_i5737" DrawAspect="Content" ObjectID="_1686884562" r:id="rId674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0BB19897">
                <v:shape id="_x0000_i5738" type="#_x0000_t75" style="width:12pt;height:31.5pt" o:ole="">
                  <v:imagedata r:id="rId675" o:title=""/>
                </v:shape>
                <o:OLEObject Type="Embed" ProgID="Equation.DSMT4" ShapeID="_x0000_i5738" DrawAspect="Content" ObjectID="_1686884563" r:id="rId676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CC"/>
                <w:position w:val="-4"/>
                <w:szCs w:val="24"/>
                <w:lang w:eastAsia="vi-VN"/>
              </w:rPr>
              <w:object w:dxaOrig="210" w:dyaOrig="270" w14:anchorId="373789A2">
                <v:shape id="_x0000_i5739" type="#_x0000_t75" style="width:10.5pt;height:13.5pt" o:ole="">
                  <v:imagedata r:id="rId677" o:title=""/>
                </v:shape>
                <o:OLEObject Type="Embed" ProgID="Equation.DSMT4" ShapeID="_x0000_i5739" DrawAspect="Content" ObjectID="_1686884564" r:id="rId678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68A7EF34">
                <v:shape id="_x0000_i5740" type="#_x0000_t75" style="width:12pt;height:31.5pt" o:ole="">
                  <v:imagedata r:id="rId679" o:title=""/>
                </v:shape>
                <o:OLEObject Type="Embed" ProgID="Equation.DSMT4" ShapeID="_x0000_i5740" DrawAspect="Content" ObjectID="_1686884565" r:id="rId680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</w:p>
          <w:p w14:paraId="61EC0906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2327DC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2A9C9D8F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A985F6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5: </w: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465" w:dyaOrig="315" w14:anchorId="0D90988D">
                <v:shape id="_x0000_i5741" type="#_x0000_t75" style="width:23.25pt;height:15.75pt" o:ole="">
                  <v:imagedata r:id="rId681" o:title=""/>
                </v:shape>
                <o:OLEObject Type="Embed" ProgID="Equation.DSMT4" ShapeID="_x0000_i5741" DrawAspect="Content" ObjectID="_1686884566" r:id="rId682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cho hai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2535" w:dyaOrig="435" w14:anchorId="7F3919F5">
                <v:shape id="_x0000_i5742" type="#_x0000_t75" style="width:126.75pt;height:21.75pt" o:ole="">
                  <v:imagedata r:id="rId683" o:title=""/>
                </v:shape>
                <o:OLEObject Type="Embed" ProgID="Equation.DSMT4" ShapeID="_x0000_i5742" DrawAspect="Content" ObjectID="_1686884567" r:id="rId684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bookmarkStart w:id="90" w:name="MTBlankEqn"/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880" w:dyaOrig="435" w14:anchorId="4CA5C9CF">
                <v:shape id="_x0000_i5743" type="#_x0000_t75" style="width:2in;height:21.75pt" o:ole="">
                  <v:imagedata r:id="rId685" o:title=""/>
                </v:shape>
                <o:OLEObject Type="Embed" ProgID="Equation.DSMT4" ShapeID="_x0000_i5743" DrawAspect="Content" ObjectID="_1686884568" r:id="rId686"/>
              </w:object>
            </w:r>
            <w:bookmarkEnd w:id="90"/>
            <w:r w:rsidRPr="00722B9B">
              <w:rPr>
                <w:rFonts w:ascii="Chu Van An" w:hAnsi="Chu Van An" w:cs="Chu Van An"/>
                <w:szCs w:val="24"/>
              </w:rPr>
              <w:t xml:space="preserve">. Nếu phép đồng dạng biến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20" w:dyaOrig="420" w14:anchorId="0F3BE324">
                <v:shape id="_x0000_i5744" type="#_x0000_t75" style="width:21pt;height:21pt" o:ole="">
                  <v:imagedata r:id="rId687" o:title=""/>
                </v:shape>
                <o:OLEObject Type="Embed" ProgID="Equation.DSMT4" ShapeID="_x0000_i5744" DrawAspect="Content" ObjectID="_1686884569" r:id="rId68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80" w:dyaOrig="420" w14:anchorId="0785A6DC">
                <v:shape id="_x0000_i5745" type="#_x0000_t75" style="width:24pt;height:21pt" o:ole="">
                  <v:imagedata r:id="rId689" o:title=""/>
                </v:shape>
                <o:OLEObject Type="Embed" ProgID="Equation.DSMT4" ShapeID="_x0000_i5745" DrawAspect="Content" ObjectID="_1686884570" r:id="rId69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thì tỉ số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2D5F040A">
                <v:shape id="_x0000_i5746" type="#_x0000_t75" style="width:9.75pt;height:14.25pt" o:ole="">
                  <v:imagedata r:id="rId691" o:title=""/>
                </v:shape>
                <o:OLEObject Type="Embed" ProgID="Equation.DSMT4" ShapeID="_x0000_i5746" DrawAspect="Content" ObjectID="_1686884571" r:id="rId69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phép đồng dạng đó bằng</w:t>
            </w:r>
          </w:p>
          <w:p w14:paraId="2284EAFC" w14:textId="6DED2FBB" w:rsidR="00175E23" w:rsidRPr="00722B9B" w:rsidRDefault="00175E23" w:rsidP="00905B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312ABD5D">
                <v:shape id="_x0000_i5747" type="#_x0000_t75" style="width:14.25pt;height:14.25pt" o:ole="">
                  <v:imagedata r:id="rId693" o:title=""/>
                </v:shape>
                <o:OLEObject Type="Embed" ProgID="Equation.DSMT4" ShapeID="_x0000_i5747" DrawAspect="Content" ObjectID="_1686884572" r:id="rId69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285" w14:anchorId="4FAF686F">
                <v:shape id="_x0000_i5748" type="#_x0000_t75" style="width:9pt;height:14.25pt" o:ole="">
                  <v:imagedata r:id="rId695" o:title=""/>
                </v:shape>
                <o:OLEObject Type="Embed" ProgID="Equation.DSMT4" ShapeID="_x0000_i5748" DrawAspect="Content" ObjectID="_1686884573" r:id="rId69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17464763">
                <v:shape id="_x0000_i5749" type="#_x0000_t75" style="width:9.75pt;height:13.5pt" o:ole="">
                  <v:imagedata r:id="rId697" o:title=""/>
                </v:shape>
                <o:OLEObject Type="Embed" ProgID="Equation.DSMT4" ShapeID="_x0000_i5749" DrawAspect="Content" ObjectID="_1686884574" r:id="rId69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7E2D6B5D">
                <v:shape id="_x0000_i5750" type="#_x0000_t75" style="width:9.75pt;height:13.5pt" o:ole="">
                  <v:imagedata r:id="rId699" o:title=""/>
                </v:shape>
                <o:OLEObject Type="Embed" ProgID="Equation.DSMT4" ShapeID="_x0000_i5750" DrawAspect="Content" ObjectID="_1686884575" r:id="rId70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60379D5C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9CCE21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75E23" w:rsidRPr="00722B9B" w14:paraId="0B27024D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553B0F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6: </w: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Cho hình vuông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20" w:dyaOrig="270" w14:anchorId="2F7CDD26">
                <v:shape id="_x0000_i5751" type="#_x0000_t75" style="width:36pt;height:13.5pt" o:ole="">
                  <v:imagedata r:id="rId701" o:title=""/>
                </v:shape>
                <o:OLEObject Type="Embed" ProgID="Equation.DSMT4" ShapeID="_x0000_i5751" DrawAspect="Content" ObjectID="_1686884576" r:id="rId702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70" w14:anchorId="643CD923">
                <v:shape id="_x0000_i5752" type="#_x0000_t75" style="width:12pt;height:13.5pt" o:ole="">
                  <v:imagedata r:id="rId703" o:title=""/>
                </v:shape>
                <o:OLEObject Type="Embed" ProgID="Equation.DSMT4" ShapeID="_x0000_i5752" DrawAspect="Content" ObjectID="_1686884577" r:id="rId704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1860" w:dyaOrig="330" w14:anchorId="0D6307DB">
                <v:shape id="_x0000_i5753" type="#_x0000_t75" style="width:93pt;height:16.5pt" o:ole="">
                  <v:imagedata r:id="rId705" o:title=""/>
                </v:shape>
                <o:OLEObject Type="Embed" ProgID="Equation.DSMT4" ShapeID="_x0000_i5753" DrawAspect="Content" ObjectID="_1686884578" r:id="rId706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lần lượt là trung điểm của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05" w:dyaOrig="270" w14:anchorId="2B3124DE">
                <v:shape id="_x0000_i5754" type="#_x0000_t75" style="width:20.25pt;height:13.5pt" o:ole="">
                  <v:imagedata r:id="rId707" o:title=""/>
                </v:shape>
                <o:OLEObject Type="Embed" ProgID="Equation.DSMT4" ShapeID="_x0000_i5754" DrawAspect="Content" ObjectID="_1686884579" r:id="rId708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405" w:dyaOrig="270" w14:anchorId="176016FE">
                <v:shape id="_x0000_i5755" type="#_x0000_t75" style="width:20.25pt;height:13.5pt" o:ole="">
                  <v:imagedata r:id="rId709" o:title=""/>
                </v:shape>
                <o:OLEObject Type="Embed" ProgID="Equation.DSMT4" ShapeID="_x0000_i5755" DrawAspect="Content" ObjectID="_1686884580" r:id="rId710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420" w:dyaOrig="270" w14:anchorId="5C5EC68B">
                <v:shape id="_x0000_i5756" type="#_x0000_t75" style="width:21pt;height:13.5pt" o:ole="">
                  <v:imagedata r:id="rId711" o:title=""/>
                </v:shape>
                <o:OLEObject Type="Embed" ProgID="Equation.DSMT4" ShapeID="_x0000_i5756" DrawAspect="Content" ObjectID="_1686884581" r:id="rId712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05" w:dyaOrig="270" w14:anchorId="3AF3AC25">
                <v:shape id="_x0000_i5757" type="#_x0000_t75" style="width:20.25pt;height:13.5pt" o:ole="">
                  <v:imagedata r:id="rId713" o:title=""/>
                </v:shape>
                <o:OLEObject Type="Embed" ProgID="Equation.DSMT4" ShapeID="_x0000_i5757" DrawAspect="Content" ObjectID="_1686884582" r:id="rId71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20" w:dyaOrig="270" w14:anchorId="311FE5A1">
                <v:shape id="_x0000_i5758" type="#_x0000_t75" style="width:21pt;height:13.5pt" o:ole="">
                  <v:imagedata r:id="rId715" o:title=""/>
                </v:shape>
                <o:OLEObject Type="Embed" ProgID="Equation.DSMT4" ShapeID="_x0000_i5758" DrawAspect="Content" ObjectID="_1686884583" r:id="rId716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80" w:dyaOrig="270" w14:anchorId="2FB91154">
                <v:shape id="_x0000_i5759" type="#_x0000_t75" style="width:24pt;height:13.5pt" o:ole="">
                  <v:imagedata r:id="rId717" o:title=""/>
                </v:shape>
                <o:OLEObject Type="Embed" ProgID="Equation.DSMT4" ShapeID="_x0000_i5759" DrawAspect="Content" ObjectID="_1686884584" r:id="rId718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. Tìm phép đồng dạng biến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70" w:dyaOrig="270" w14:anchorId="69DA9410">
                <v:shape id="_x0000_i5760" type="#_x0000_t75" style="width:28.5pt;height:13.5pt" o:ole="">
                  <v:imagedata r:id="rId719" o:title=""/>
                </v:shape>
                <o:OLEObject Type="Embed" ProgID="Equation.DSMT4" ShapeID="_x0000_i5760" DrawAspect="Content" ObjectID="_1686884585" r:id="rId720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70" w:dyaOrig="270" w14:anchorId="016F0DC5">
                <v:shape id="_x0000_i5761" type="#_x0000_t75" style="width:28.5pt;height:13.5pt" o:ole="">
                  <v:imagedata r:id="rId721" o:title=""/>
                </v:shape>
                <o:OLEObject Type="Embed" ProgID="Equation.DSMT4" ShapeID="_x0000_i5761" DrawAspect="Content" ObjectID="_1686884586" r:id="rId722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1C78C8F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722B9B">
              <w:rPr>
                <w:rFonts w:ascii="Chu Van An" w:hAnsi="Chu Van An" w:cs="Chu Van An"/>
                <w:noProof/>
                <w:szCs w:val="24"/>
                <w:lang w:val="vi-VN" w:eastAsia="vi-VN"/>
              </w:rPr>
              <w:drawing>
                <wp:inline distT="0" distB="0" distL="0" distR="0" wp14:anchorId="3A537865" wp14:editId="2F3E8565">
                  <wp:extent cx="1352550" cy="1382212"/>
                  <wp:effectExtent l="0" t="0" r="0" b="8890"/>
                  <wp:docPr id="491" name="Picture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460" cy="1385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8292F" w14:textId="3B6ABEAE" w:rsidR="00175E23" w:rsidRPr="00722B9B" w:rsidRDefault="00B05EA9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="00175E23"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="00175E23"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="00175E23"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1C6FFDE2">
                <v:shape id="_x0000_i5762" type="#_x0000_t75" style="width:18.75pt;height:18.75pt" o:ole="">
                  <v:imagedata r:id="rId724" o:title=""/>
                </v:shape>
                <o:OLEObject Type="Embed" ProgID="Equation.DSMT4" ShapeID="_x0000_i5762" DrawAspect="Content" ObjectID="_1686884587" r:id="rId725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="00175E23"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0F6B8D3D">
                <v:shape id="_x0000_i5763" type="#_x0000_t75" style="width:30pt;height:20.25pt" o:ole="">
                  <v:imagedata r:id="rId726" o:title=""/>
                </v:shape>
                <o:OLEObject Type="Embed" ProgID="Equation.DSMT4" ShapeID="_x0000_i5763" DrawAspect="Content" ObjectID="_1686884588" r:id="rId727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7A00C4BD" w14:textId="4A7ED76F" w:rsidR="00175E23" w:rsidRPr="00722B9B" w:rsidRDefault="00B05EA9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="00175E23"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="00175E23"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="00175E23"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480" w14:anchorId="2C161CBD">
                <v:shape id="_x0000_i5764" type="#_x0000_t75" style="width:38.25pt;height:24pt" o:ole="">
                  <v:imagedata r:id="rId728" o:title=""/>
                </v:shape>
                <o:OLEObject Type="Embed" ProgID="Equation.DSMT4" ShapeID="_x0000_i5764" DrawAspect="Content" ObjectID="_1686884589" r:id="rId729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="00175E23"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67594A00">
                <v:shape id="_x0000_i5765" type="#_x0000_t75" style="width:30pt;height:20.25pt" o:ole="">
                  <v:imagedata r:id="rId726" o:title=""/>
                </v:shape>
                <o:OLEObject Type="Embed" ProgID="Equation.DSMT4" ShapeID="_x0000_i5765" DrawAspect="Content" ObjectID="_1686884590" r:id="rId730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A88909B" w14:textId="3E4895D7" w:rsidR="00175E23" w:rsidRPr="00722B9B" w:rsidRDefault="00B05EA9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175E23"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="00175E23"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="00175E23"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05" w:dyaOrig="480" w14:anchorId="6778C132">
                <v:shape id="_x0000_i5766" type="#_x0000_t75" style="width:35.25pt;height:24pt" o:ole="">
                  <v:imagedata r:id="rId731" o:title=""/>
                </v:shape>
                <o:OLEObject Type="Embed" ProgID="Equation.DSMT4" ShapeID="_x0000_i5766" DrawAspect="Content" ObjectID="_1686884591" r:id="rId732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="00175E23"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1E987F92">
                <v:shape id="_x0000_i5767" type="#_x0000_t75" style="width:30pt;height:20.25pt" o:ole="">
                  <v:imagedata r:id="rId726" o:title=""/>
                </v:shape>
                <o:OLEObject Type="Embed" ProgID="Equation.DSMT4" ShapeID="_x0000_i5767" DrawAspect="Content" ObjectID="_1686884592" r:id="rId733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34204D38" w14:textId="06D95E5E" w:rsidR="00175E23" w:rsidRPr="00722B9B" w:rsidRDefault="00B05EA9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175E23"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="00175E23"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="00175E23"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5B62C6CC">
                <v:shape id="_x0000_i5768" type="#_x0000_t75" style="width:30pt;height:20.25pt" o:ole="">
                  <v:imagedata r:id="rId726" o:title=""/>
                </v:shape>
                <o:OLEObject Type="Embed" ProgID="Equation.DSMT4" ShapeID="_x0000_i5768" DrawAspect="Content" ObjectID="_1686884593" r:id="rId734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="00175E23"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77717A3D">
                <v:shape id="_x0000_i5769" type="#_x0000_t75" style="width:18.75pt;height:18.75pt" o:ole="">
                  <v:imagedata r:id="rId724" o:title=""/>
                </v:shape>
                <o:OLEObject Type="Embed" ProgID="Equation.DSMT4" ShapeID="_x0000_i5769" DrawAspect="Content" ObjectID="_1686884594" r:id="rId735"/>
              </w:object>
            </w:r>
            <w:r w:rsidR="00175E23"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63F3F0D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62AA2A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57152230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8FECCE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7: </w: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Cho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576B7935">
                <v:shape id="_x0000_i5770" type="#_x0000_t75" style="width:27.75pt;height:13.5pt" o:ole="">
                  <v:imagedata r:id="rId736" o:title=""/>
                </v:shape>
                <o:OLEObject Type="Embed" ProgID="Equation.DSMT4" ShapeID="_x0000_i5770" DrawAspect="Content" ObjectID="_1686884595" r:id="rId737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có cạnh là </w:t>
            </w:r>
            <w:r w:rsidRPr="00722B9B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585" w:dyaOrig="315" w14:anchorId="5115DA9E">
                <v:shape id="_x0000_i5771" type="#_x0000_t75" style="width:29.25pt;height:15.75pt" o:ole="">
                  <v:imagedata r:id="rId738" o:title=""/>
                </v:shape>
                <o:OLEObject Type="Embed" ProgID="Equation.DSMT4" ShapeID="_x0000_i5771" DrawAspect="Content" ObjectID="_1686884596" r:id="rId739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4E70BC9C">
                <v:shape id="_x0000_i5772" type="#_x0000_t75" style="width:27.75pt;height:13.5pt" o:ole="">
                  <v:imagedata r:id="rId740" o:title=""/>
                </v:shape>
                <o:OLEObject Type="Embed" ProgID="Equation.DSMT4" ShapeID="_x0000_i5772" DrawAspect="Content" ObjectID="_1686884597" r:id="rId741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biến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56008503">
                <v:shape id="_x0000_i5773" type="#_x0000_t75" style="width:27.75pt;height:13.5pt" o:ole="">
                  <v:imagedata r:id="rId742" o:title=""/>
                </v:shape>
                <o:OLEObject Type="Embed" ProgID="Equation.DSMT4" ShapeID="_x0000_i5773" DrawAspect="Content" ObjectID="_1686884598" r:id="rId743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720" w:dyaOrig="270" w14:anchorId="6CFBA3D9">
                <v:shape id="_x0000_i5774" type="#_x0000_t75" style="width:36pt;height:13.5pt" o:ole="">
                  <v:imagedata r:id="rId744" o:title=""/>
                </v:shape>
                <o:OLEObject Type="Embed" ProgID="Equation.DSMT4" ShapeID="_x0000_i5774" DrawAspect="Content" ObjectID="_1686884599" r:id="rId745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có diện tích là:</w:t>
            </w:r>
          </w:p>
          <w:p w14:paraId="167C9AD1" w14:textId="6D47A1F4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0CC99AEB">
                <v:shape id="_x0000_i5775" type="#_x0000_t75" style="width:30.75pt;height:33.75pt" o:ole="">
                  <v:imagedata r:id="rId746" o:title=""/>
                </v:shape>
                <o:OLEObject Type="Embed" ProgID="Equation.DSMT4" ShapeID="_x0000_i5775" DrawAspect="Content" ObjectID="_1686884600" r:id="rId747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8"/>
                <w:szCs w:val="24"/>
              </w:rPr>
              <w:object w:dxaOrig="585" w:dyaOrig="360" w14:anchorId="2D48F02E">
                <v:shape id="_x0000_i5776" type="#_x0000_t75" style="width:29.25pt;height:18pt" o:ole="">
                  <v:imagedata r:id="rId748" o:title=""/>
                </v:shape>
                <o:OLEObject Type="Embed" ProgID="Equation.DSMT4" ShapeID="_x0000_i5776" DrawAspect="Content" ObjectID="_1686884601" r:id="rId749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6232E123">
                <v:shape id="_x0000_i5777" type="#_x0000_t75" style="width:30.75pt;height:33.75pt" o:ole="">
                  <v:imagedata r:id="rId750" o:title=""/>
                </v:shape>
                <o:OLEObject Type="Embed" ProgID="Equation.DSMT4" ShapeID="_x0000_i5777" DrawAspect="Content" ObjectID="_1686884602" r:id="rId751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54F3E00B">
                <v:shape id="_x0000_i5778" type="#_x0000_t75" style="width:30.75pt;height:33.75pt" o:ole="">
                  <v:imagedata r:id="rId752" o:title=""/>
                </v:shape>
                <o:OLEObject Type="Embed" ProgID="Equation.DSMT4" ShapeID="_x0000_i5778" DrawAspect="Content" ObjectID="_1686884603" r:id="rId753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</w:p>
          <w:p w14:paraId="454C00B1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C36C0F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089C0453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CD61C1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Phép đồng dạng tỷ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en-GB"/>
              </w:rPr>
              <w:object w:dxaOrig="600" w:dyaOrig="615" w14:anchorId="2AE6E827">
                <v:shape id="_x0000_i5779" type="#_x0000_t75" style="width:30pt;height:30.75pt" o:ole="">
                  <v:imagedata r:id="rId754" o:title=""/>
                </v:shape>
                <o:OLEObject Type="Embed" ProgID="Equation.DSMT4" ShapeID="_x0000_i5779" DrawAspect="Content" ObjectID="_1686884604" r:id="rId755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biến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55" w:dyaOrig="285" w14:anchorId="7764F80E">
                <v:shape id="_x0000_i5780" type="#_x0000_t75" style="width:27.75pt;height:14.25pt" o:ole="">
                  <v:imagedata r:id="rId756" o:title=""/>
                </v:shape>
                <o:OLEObject Type="Embed" ProgID="Equation.DSMT4" ShapeID="_x0000_i5780" DrawAspect="Content" ObjectID="_1686884605" r:id="rId757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có diện tích bằng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585" w:dyaOrig="360" w14:anchorId="778D33C2">
                <v:shape id="_x0000_i5781" type="#_x0000_t75" style="width:29.25pt;height:18pt" o:ole="">
                  <v:imagedata r:id="rId758" o:title=""/>
                </v:shape>
                <o:OLEObject Type="Embed" ProgID="Equation.DSMT4" ShapeID="_x0000_i5781" DrawAspect="Content" ObjectID="_1686884606" r:id="rId759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35" w:dyaOrig="285" w14:anchorId="7F079149">
                <v:shape id="_x0000_i5782" type="#_x0000_t75" style="width:36.75pt;height:14.25pt" o:ole="">
                  <v:imagedata r:id="rId760" o:title=""/>
                </v:shape>
                <o:OLEObject Type="Embed" ProgID="Equation.DSMT4" ShapeID="_x0000_i5782" DrawAspect="Content" ObjectID="_1686884607" r:id="rId761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có diện tích bằng</w:t>
            </w:r>
          </w:p>
          <w:p w14:paraId="422C0C8B" w14:textId="25D9C6F2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b/>
                <w:color w:val="0000FF"/>
                <w:position w:val="-10"/>
                <w:szCs w:val="24"/>
              </w:rPr>
              <w:object w:dxaOrig="555" w:dyaOrig="375" w14:anchorId="605D8871">
                <v:shape id="_x0000_i5783" type="#_x0000_t75" style="width:27.75pt;height:18.75pt" o:ole="">
                  <v:imagedata r:id="rId762" o:title=""/>
                </v:shape>
                <o:OLEObject Type="Embed" ProgID="Equation.DSMT4" ShapeID="_x0000_i5783" DrawAspect="Content" ObjectID="_1686884608" r:id="rId763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color w:val="000000"/>
                <w:position w:val="-10"/>
                <w:szCs w:val="24"/>
              </w:rPr>
              <w:object w:dxaOrig="570" w:dyaOrig="375" w14:anchorId="7F4838AE">
                <v:shape id="_x0000_i5784" type="#_x0000_t75" style="width:28.5pt;height:18.75pt" o:ole="">
                  <v:imagedata r:id="rId764" o:title=""/>
                </v:shape>
                <o:OLEObject Type="Embed" ProgID="Equation.DSMT4" ShapeID="_x0000_i5784" DrawAspect="Content" ObjectID="_1686884609" r:id="rId765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color w:val="000000"/>
                <w:position w:val="-10"/>
                <w:szCs w:val="24"/>
              </w:rPr>
              <w:object w:dxaOrig="645" w:dyaOrig="375" w14:anchorId="10B35F0E">
                <v:shape id="_x0000_i5785" type="#_x0000_t75" style="width:32.25pt;height:18.75pt" o:ole="">
                  <v:imagedata r:id="rId766" o:title=""/>
                </v:shape>
                <o:OLEObject Type="Embed" ProgID="Equation.DSMT4" ShapeID="_x0000_i5785" DrawAspect="Content" ObjectID="_1686884610" r:id="rId767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hAnsi="Chu Van An" w:cs="Chu Van An"/>
                <w:color w:val="000000"/>
                <w:position w:val="-10"/>
                <w:szCs w:val="24"/>
              </w:rPr>
              <w:object w:dxaOrig="570" w:dyaOrig="375" w14:anchorId="4C5248AB">
                <v:shape id="_x0000_i5786" type="#_x0000_t75" style="width:28.5pt;height:18.75pt" o:ole="">
                  <v:imagedata r:id="rId768" o:title=""/>
                </v:shape>
                <o:OLEObject Type="Embed" ProgID="Equation.DSMT4" ShapeID="_x0000_i5786" DrawAspect="Content" ObjectID="_1686884611" r:id="rId769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EEA0BC3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D1F474" w14:textId="77777777" w:rsidR="00175E23" w:rsidRPr="00722B9B" w:rsidRDefault="00175E23" w:rsidP="00905B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6F7D65FF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5E9321" w14:textId="77777777" w:rsidR="00175E23" w:rsidRPr="00722B9B" w:rsidRDefault="00175E23" w:rsidP="00905BD5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9: </w:t>
            </w:r>
            <w:r w:rsidRPr="00722B9B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0BBAA4E3">
                <v:shape id="_x0000_i5787" type="#_x0000_t75" style="width:28.5pt;height:14.25pt" o:ole="">
                  <v:imagedata r:id="rId770" o:title=""/>
                </v:shape>
                <o:OLEObject Type="Embed" ProgID="Equation.DSMT4" ShapeID="_x0000_i5787" DrawAspect="Content" ObjectID="_1686884612" r:id="rId77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670" w:dyaOrig="405" w14:anchorId="12544700">
                <v:shape id="_x0000_i5788" type="#_x0000_t75" style="width:133.5pt;height:20.25pt" o:ole="">
                  <v:imagedata r:id="rId772" o:title=""/>
                </v:shape>
                <o:OLEObject Type="Embed" ProgID="Equation.DSMT4" ShapeID="_x0000_i5788" DrawAspect="Content" ObjectID="_1686884613" r:id="rId77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463476C2">
                <v:shape id="_x0000_i5789" type="#_x0000_t75" style="width:28.5pt;height:14.25pt" o:ole="">
                  <v:imagedata r:id="rId774" o:title=""/>
                </v:shape>
                <o:OLEObject Type="Embed" ProgID="Equation.DSMT4" ShapeID="_x0000_i5789" DrawAspect="Content" ObjectID="_1686884614" r:id="rId77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5BCCD50">
                <v:shape id="_x0000_i5790" type="#_x0000_t75" style="width:12pt;height:12.75pt" o:ole="">
                  <v:imagedata r:id="rId776" o:title=""/>
                </v:shape>
                <o:OLEObject Type="Embed" ProgID="Equation.DSMT4" ShapeID="_x0000_i5790" DrawAspect="Content" ObjectID="_1686884615" r:id="rId77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171D51ED">
                <v:shape id="_x0000_i5791" type="#_x0000_t75" style="width:14.25pt;height:12.75pt" o:ole="">
                  <v:imagedata r:id="rId778" o:title=""/>
                </v:shape>
                <o:OLEObject Type="Embed" ProgID="Equation.DSMT4" ShapeID="_x0000_i5791" DrawAspect="Content" ObjectID="_1686884616" r:id="rId77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biến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ADCBF19">
                <v:shape id="_x0000_i5792" type="#_x0000_t75" style="width:12pt;height:12.75pt" o:ole="">
                  <v:imagedata r:id="rId780" o:title=""/>
                </v:shape>
                <o:OLEObject Type="Embed" ProgID="Equation.DSMT4" ShapeID="_x0000_i5792" DrawAspect="Content" ObjectID="_1686884617" r:id="rId78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619BFF4B">
                <v:shape id="_x0000_i5793" type="#_x0000_t75" style="width:14.25pt;height:12.75pt" o:ole="">
                  <v:imagedata r:id="rId782" o:title=""/>
                </v:shape>
                <o:OLEObject Type="Embed" ProgID="Equation.DSMT4" ShapeID="_x0000_i5793" DrawAspect="Content" ObjectID="_1686884618" r:id="rId78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biến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89DB896">
                <v:shape id="_x0000_i5794" type="#_x0000_t75" style="width:12pt;height:14.25pt" o:ole="">
                  <v:imagedata r:id="rId784" o:title=""/>
                </v:shape>
                <o:OLEObject Type="Embed" ProgID="Equation.DSMT4" ShapeID="_x0000_i5794" DrawAspect="Content" ObjectID="_1686884619" r:id="rId78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15BF3241">
                <v:shape id="_x0000_i5795" type="#_x0000_t75" style="width:15pt;height:14.25pt" o:ole="">
                  <v:imagedata r:id="rId786" o:title=""/>
                </v:shape>
                <o:OLEObject Type="Embed" ProgID="Equation.DSMT4" ShapeID="_x0000_i5795" DrawAspect="Content" ObjectID="_1686884620" r:id="rId78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Khi đó diện tích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62F7A055">
                <v:shape id="_x0000_i5796" type="#_x0000_t75" style="width:36pt;height:14.25pt" o:ole="">
                  <v:imagedata r:id="rId788" o:title=""/>
                </v:shape>
                <o:OLEObject Type="Embed" ProgID="Equation.DSMT4" ShapeID="_x0000_i5796" DrawAspect="Content" ObjectID="_1686884621" r:id="rId78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1B3F54EC" w14:textId="7AAB7422" w:rsidR="00175E23" w:rsidRPr="00722B9B" w:rsidRDefault="00175E23" w:rsidP="00905B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600" w:dyaOrig="360" w14:anchorId="50CEC9F9">
                <v:shape id="_x0000_i5797" type="#_x0000_t75" style="width:30pt;height:18pt" o:ole="">
                  <v:imagedata r:id="rId790" o:title=""/>
                </v:shape>
                <o:OLEObject Type="Embed" ProgID="Equation.DSMT4" ShapeID="_x0000_i5797" DrawAspect="Content" ObjectID="_1686884622" r:id="rId79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585" w:dyaOrig="360" w14:anchorId="28274148">
                <v:shape id="_x0000_i5798" type="#_x0000_t75" style="width:29.25pt;height:18pt" o:ole="">
                  <v:imagedata r:id="rId792" o:title=""/>
                </v:shape>
                <o:OLEObject Type="Embed" ProgID="Equation.DSMT4" ShapeID="_x0000_i5798" DrawAspect="Content" ObjectID="_1686884623" r:id="rId79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30" w:dyaOrig="285" w14:anchorId="0500293F">
                <v:shape id="_x0000_i5799" type="#_x0000_t75" style="width:16.5pt;height:14.25pt" o:ole="">
                  <v:imagedata r:id="rId794" o:title=""/>
                </v:shape>
                <o:OLEObject Type="Embed" ProgID="Equation.DSMT4" ShapeID="_x0000_i5799" DrawAspect="Content" ObjectID="_1686884624" r:id="rId795"/>
              </w:object>
            </w:r>
            <w:r w:rsidRPr="00722B9B">
              <w:rPr>
                <w:rFonts w:ascii="Chu Van An" w:hAnsi="Chu Van An" w:cs="Chu Van An"/>
                <w:color w:val="0000FF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285" w:dyaOrig="285" w14:anchorId="723B114D">
                <v:shape id="_x0000_i5800" type="#_x0000_t75" style="width:14.25pt;height:14.25pt" o:ole="">
                  <v:imagedata r:id="rId796" o:title=""/>
                </v:shape>
                <o:OLEObject Type="Embed" ProgID="Equation.DSMT4" ShapeID="_x0000_i5800" DrawAspect="Content" ObjectID="_1686884625" r:id="rId79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67A9A5D8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4C2D93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306C94A5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BEE2BF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10: </w:t>
            </w:r>
            <w:r w:rsidRPr="00722B9B">
              <w:rPr>
                <w:rFonts w:ascii="Chu Van An" w:hAnsi="Chu Van An" w:cs="Chu Van An"/>
                <w:szCs w:val="24"/>
              </w:rPr>
              <w:t xml:space="preserve">Ông A vẽ bản đồ Việt Nam (phần đất liền) trên một tờ giấy hình chữ nhật có kích thước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60" w:dyaOrig="330" w14:anchorId="5F13B8BF">
                <v:shape id="_x0000_i5801" type="#_x0000_t75" style="width:63pt;height:16.5pt" o:ole="">
                  <v:imagedata r:id="rId798" o:title=""/>
                </v:shape>
                <o:OLEObject Type="Embed" ProgID="Equation.DSMT4" ShapeID="_x0000_i5801" DrawAspect="Content" ObjectID="_1686884626" r:id="rId79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Sau khi tô xong bản đồ, ông A dùng phần mềm đo tính được diện tích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365" w:dyaOrig="330" w14:anchorId="12A3684F">
                <v:shape id="_x0000_i5802" type="#_x0000_t75" style="width:68.25pt;height:16.5pt" o:ole="">
                  <v:imagedata r:id="rId800" o:title=""/>
                </v:shape>
                <o:OLEObject Type="Embed" ProgID="Equation.DSMT4" ShapeID="_x0000_i5802" DrawAspect="Content" ObjectID="_1686884627" r:id="rId80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(xem hình vẽ). Ông A dự định vẽ bản đồ này lên một bức tường lớn. Để đảm bảo hình trên bức tường đúng như ông A đã thiết kế trên giấy, ông ấy dự định dùng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1E547E9">
                <v:shape id="_x0000_i5803" type="#_x0000_t75" style="width:12pt;height:14.25pt" o:ole="">
                  <v:imagedata r:id="rId802" o:title=""/>
                </v:shape>
                <o:OLEObject Type="Embed" ProgID="Equation.DSMT4" ShapeID="_x0000_i5803" DrawAspect="Content" ObjectID="_1686884628" r:id="rId80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74048BBC">
                <v:shape id="_x0000_i5804" type="#_x0000_t75" style="width:9.75pt;height:14.25pt" o:ole="">
                  <v:imagedata r:id="rId804" o:title=""/>
                </v:shape>
                <o:OLEObject Type="Embed" ProgID="Equation.DSMT4" ShapeID="_x0000_i5804" DrawAspect="Content" ObjectID="_1686884629" r:id="rId80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nào đó. Biêt rằng hình chữ nhật mới bao quanh bản đồ có kích thước là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20" w:dyaOrig="330" w14:anchorId="6D71A02F">
                <v:shape id="_x0000_i5805" type="#_x0000_t75" style="width:81pt;height:16.5pt" o:ole="">
                  <v:imagedata r:id="rId806" o:title=""/>
                </v:shape>
                <o:OLEObject Type="Embed" ProgID="Equation.DSMT4" ShapeID="_x0000_i5805" DrawAspect="Content" ObjectID="_1686884630" r:id="rId80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B1B12B3">
                <v:shape id="_x0000_i5806" type="#_x0000_t75" style="width:14.25pt;height:14.25pt" o:ole="">
                  <v:imagedata r:id="rId808" o:title=""/>
                </v:shape>
                <o:OLEObject Type="Embed" ProgID="Equation.DSMT4" ShapeID="_x0000_i5806" DrawAspect="Content" ObjectID="_1686884631" r:id="rId80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diện tích của bản đồ Việt Nam trên bức tường. Tính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8A93EF6">
                <v:shape id="_x0000_i5807" type="#_x0000_t75" style="width:14.25pt;height:14.25pt" o:ole="">
                  <v:imagedata r:id="rId808" o:title=""/>
                </v:shape>
                <o:OLEObject Type="Embed" ProgID="Equation.DSMT4" ShapeID="_x0000_i5807" DrawAspect="Content" ObjectID="_1686884632" r:id="rId81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E0D7DA6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0C905135" wp14:editId="178805BE">
                  <wp:extent cx="1333500" cy="2484521"/>
                  <wp:effectExtent l="0" t="0" r="0" b="0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191" cy="2485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9A0EFD" w14:textId="46B25385" w:rsidR="00175E23" w:rsidRPr="00722B9B" w:rsidRDefault="00175E23" w:rsidP="00905B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2FE1265B">
                <v:shape id="_x0000_i5808" type="#_x0000_t75" style="width:85.5pt;height:17.25pt" o:ole="">
                  <v:imagedata r:id="rId812" o:title=""/>
                </v:shape>
                <o:OLEObject Type="Embed" ProgID="Equation.DSMT4" ShapeID="_x0000_i5808" DrawAspect="Content" ObjectID="_1686884633" r:id="rId81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575" w:dyaOrig="345" w14:anchorId="6B89335E">
                <v:shape id="_x0000_i5809" type="#_x0000_t75" style="width:78.75pt;height:17.25pt" o:ole="">
                  <v:imagedata r:id="rId814" o:title=""/>
                </v:shape>
                <o:OLEObject Type="Embed" ProgID="Equation.DSMT4" ShapeID="_x0000_i5809" DrawAspect="Content" ObjectID="_1686884634" r:id="rId81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F3DD6E7" w14:textId="115327AA" w:rsidR="00175E23" w:rsidRPr="00722B9B" w:rsidRDefault="00175E23" w:rsidP="00905B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098493D7">
                <v:shape id="_x0000_i5810" type="#_x0000_t75" style="width:85.5pt;height:17.25pt" o:ole="">
                  <v:imagedata r:id="rId816" o:title=""/>
                </v:shape>
                <o:OLEObject Type="Embed" ProgID="Equation.DSMT4" ShapeID="_x0000_i5810" DrawAspect="Content" ObjectID="_1686884635" r:id="rId81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3E2847CB">
                <v:shape id="_x0000_i5811" type="#_x0000_t75" style="width:85.5pt;height:17.25pt" o:ole="">
                  <v:imagedata r:id="rId818" o:title=""/>
                </v:shape>
                <o:OLEObject Type="Embed" ProgID="Equation.DSMT4" ShapeID="_x0000_i5811" DrawAspect="Content" ObjectID="_1686884636" r:id="rId81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126A3157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F38CC8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75E23" w:rsidRPr="00722B9B" w14:paraId="313B4D70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8F5C6D" w14:textId="77777777" w:rsidR="00175E23" w:rsidRPr="00722B9B" w:rsidRDefault="00175E23" w:rsidP="00905B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722B9B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2A57026D">
                <v:shape id="_x0000_i5812" type="#_x0000_t75" style="width:12pt;height:13.5pt" o:ole="">
                  <v:imagedata r:id="rId820" o:title=""/>
                </v:shape>
                <o:OLEObject Type="Embed" ProgID="Equation.DSMT4" ShapeID="_x0000_i5812" DrawAspect="Content" ObjectID="_1686884637" r:id="rId82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cố định nằm trên đường tròn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20" w:dyaOrig="330" w14:anchorId="6704D49B">
                <v:shape id="_x0000_i5813" type="#_x0000_t75" style="width:21pt;height:16.5pt" o:ole="">
                  <v:imagedata r:id="rId822" o:title=""/>
                </v:shape>
                <o:OLEObject Type="Embed" ProgID="Equation.DSMT4" ShapeID="_x0000_i5813" DrawAspect="Content" ObjectID="_1686884638" r:id="rId82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3F5D2350">
                <v:shape id="_x0000_i5814" type="#_x0000_t75" style="width:12pt;height:13.5pt" o:ole="">
                  <v:imagedata r:id="rId824" o:title=""/>
                </v:shape>
                <o:OLEObject Type="Embed" ProgID="Equation.DSMT4" ShapeID="_x0000_i5814" DrawAspect="Content" ObjectID="_1686884639" r:id="rId82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thay đổi trên đường tròn đó. D</w: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ự</w:t>
            </w:r>
            <w:r w:rsidRPr="00722B9B">
              <w:rPr>
                <w:rFonts w:ascii="Chu Van An" w:hAnsi="Chu Van An" w:cs="Chu Van An"/>
                <w:szCs w:val="24"/>
              </w:rPr>
              <w:t xml:space="preserve">ng hình vuông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70" w14:anchorId="73208834">
                <v:shape id="_x0000_i5815" type="#_x0000_t75" style="width:36pt;height:13.5pt" o:ole="">
                  <v:imagedata r:id="rId826" o:title=""/>
                </v:shape>
                <o:OLEObject Type="Embed" ProgID="Equation.DSMT4" ShapeID="_x0000_i5815" DrawAspect="Content" ObjectID="_1686884640" r:id="rId82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(các đỉnh theo chiều kim đồng hồ). Khi đó quỹ tích điểm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4216326B">
                <v:shape id="_x0000_i5816" type="#_x0000_t75" style="width:12pt;height:13.5pt" o:ole="">
                  <v:imagedata r:id="rId828" o:title=""/>
                </v:shape>
                <o:OLEObject Type="Embed" ProgID="Equation.DSMT4" ShapeID="_x0000_i5816" DrawAspect="Content" ObjectID="_1686884641" r:id="rId8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20" w:dyaOrig="330" w14:anchorId="689912B4">
                <v:shape id="_x0000_i5817" type="#_x0000_t75" style="width:21pt;height:16.5pt" o:ole="">
                  <v:imagedata r:id="rId822" o:title=""/>
                </v:shape>
                <o:OLEObject Type="Embed" ProgID="Equation.DSMT4" ShapeID="_x0000_i5817" DrawAspect="Content" ObjectID="_1686884642" r:id="rId830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qua phép đồng dạng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536F6971">
                <v:shape id="_x0000_i5818" type="#_x0000_t75" style="width:13.5pt;height:13.5pt" o:ole="">
                  <v:imagedata r:id="rId831" o:title=""/>
                </v:shape>
                <o:OLEObject Type="Embed" ProgID="Equation.DSMT4" ShapeID="_x0000_i5818" DrawAspect="Content" ObjectID="_1686884643" r:id="rId83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hợp thành của</w:t>
            </w:r>
          </w:p>
          <w:p w14:paraId="26D99D50" w14:textId="6CB303A5" w:rsidR="00175E23" w:rsidRPr="00722B9B" w:rsidRDefault="00175E23" w:rsidP="00905B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35" w:dyaOrig="630" w14:anchorId="742CFD06">
                <v:shape id="_x0000_i5819" type="#_x0000_t75" style="width:36.75pt;height:31.5pt" o:ole="">
                  <v:imagedata r:id="rId833" o:title=""/>
                </v:shape>
                <o:OLEObject Type="Embed" ProgID="Equation.DSMT4" ShapeID="_x0000_i5819" DrawAspect="Content" ObjectID="_1686884644" r:id="rId83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20" w:dyaOrig="420" w14:anchorId="7CF3BB5F">
                <v:shape id="_x0000_i5820" type="#_x0000_t75" style="width:36pt;height:21pt" o:ole="">
                  <v:imagedata r:id="rId835" o:title=""/>
                </v:shape>
                <o:OLEObject Type="Embed" ProgID="Equation.DSMT4" ShapeID="_x0000_i5820" DrawAspect="Content" ObjectID="_1686884645" r:id="rId83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35" w:dyaOrig="630" w14:anchorId="2D6836CE">
                <v:shape id="_x0000_i5821" type="#_x0000_t75" style="width:36.75pt;height:31.5pt" o:ole="">
                  <v:imagedata r:id="rId833" o:title=""/>
                </v:shape>
                <o:OLEObject Type="Embed" ProgID="Equation.DSMT4" ShapeID="_x0000_i5821" DrawAspect="Content" ObjectID="_1686884646" r:id="rId83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95" w:dyaOrig="420" w14:anchorId="120B4A17">
                <v:shape id="_x0000_i5822" type="#_x0000_t75" style="width:39.75pt;height:21pt" o:ole="">
                  <v:imagedata r:id="rId838" o:title=""/>
                </v:shape>
                <o:OLEObject Type="Embed" ProgID="Equation.DSMT4" ShapeID="_x0000_i5822" DrawAspect="Content" ObjectID="_1686884647" r:id="rId83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574C621" w14:textId="3A4F209D" w:rsidR="00175E23" w:rsidRPr="00722B9B" w:rsidRDefault="00175E23" w:rsidP="00905B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645" w:dyaOrig="630" w14:anchorId="5626123F">
                <v:shape id="_x0000_i5823" type="#_x0000_t75" style="width:32.25pt;height:31.5pt" o:ole="">
                  <v:imagedata r:id="rId840" o:title=""/>
                </v:shape>
                <o:OLEObject Type="Embed" ProgID="Equation.DSMT4" ShapeID="_x0000_i5823" DrawAspect="Content" ObjectID="_1686884648" r:id="rId84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20" w:dyaOrig="420" w14:anchorId="0D96D614">
                <v:shape id="_x0000_i5824" type="#_x0000_t75" style="width:36pt;height:21pt" o:ole="">
                  <v:imagedata r:id="rId835" o:title=""/>
                </v:shape>
                <o:OLEObject Type="Embed" ProgID="Equation.DSMT4" ShapeID="_x0000_i5824" DrawAspect="Content" ObjectID="_1686884649" r:id="rId84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645" w:dyaOrig="630" w14:anchorId="6E9F72E9">
                <v:shape id="_x0000_i5825" type="#_x0000_t75" style="width:32.25pt;height:31.5pt" o:ole="">
                  <v:imagedata r:id="rId843" o:title=""/>
                </v:shape>
                <o:OLEObject Type="Embed" ProgID="Equation.DSMT4" ShapeID="_x0000_i5825" DrawAspect="Content" ObjectID="_1686884650" r:id="rId84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95" w:dyaOrig="420" w14:anchorId="760856F1">
                <v:shape id="_x0000_i5826" type="#_x0000_t75" style="width:39.75pt;height:21pt" o:ole="">
                  <v:imagedata r:id="rId845" o:title=""/>
                </v:shape>
                <o:OLEObject Type="Embed" ProgID="Equation.DSMT4" ShapeID="_x0000_i5826" DrawAspect="Content" ObjectID="_1686884651" r:id="rId84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6BE19F13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A099DB" w14:textId="77777777" w:rsidR="00175E23" w:rsidRPr="00722B9B" w:rsidRDefault="00175E23" w:rsidP="00905B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75E23" w:rsidRPr="00722B9B" w14:paraId="0407CD16" w14:textId="77777777" w:rsidTr="00905BD5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168439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bookmarkStart w:id="91" w:name="_Hlk26915753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Câu 12: 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Cho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780" w:dyaOrig="405" w14:anchorId="38FC56F5">
                <v:shape id="_x0000_i5827" type="#_x0000_t75" style="width:39pt;height:20.25pt" o:ole="">
                  <v:imagedata r:id="rId847" o:title=""/>
                </v:shape>
                <o:OLEObject Type="Embed" ProgID="Equation.DSMT4" ShapeID="_x0000_i5827" DrawAspect="Content" ObjectID="_1686884652" r:id="rId848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(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885" w:dyaOrig="285" w14:anchorId="43A0D523">
                <v:shape id="_x0000_i5828" type="#_x0000_t75" style="width:44.25pt;height:14.25pt" o:ole="">
                  <v:imagedata r:id="rId849" o:title=""/>
                </v:shape>
                <o:OLEObject Type="Embed" ProgID="Equation.DSMT4" ShapeID="_x0000_i5828" DrawAspect="Content" ObjectID="_1686884653" r:id="rId850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) thuộc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2595" w:dyaOrig="435" w14:anchorId="0C1D7B48">
                <v:shape id="_x0000_i5829" type="#_x0000_t75" style="width:129.75pt;height:21.75pt" o:ole="">
                  <v:imagedata r:id="rId851" o:title=""/>
                </v:shape>
                <o:OLEObject Type="Embed" ProgID="Equation.DSMT4" ShapeID="_x0000_i5829" DrawAspect="Content" ObjectID="_1686884654" r:id="rId852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dựng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240" w:dyaOrig="270" w14:anchorId="620F2B48">
                <v:shape id="_x0000_i5830" type="#_x0000_t75" style="width:12pt;height:13.5pt" o:ole="">
                  <v:imagedata r:id="rId853" o:title=""/>
                </v:shape>
                <o:OLEObject Type="Embed" ProgID="Equation.DSMT4" ShapeID="_x0000_i5830" DrawAspect="Content" ObjectID="_1686884655" r:id="rId854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bên ngoài đường tròn sao cho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40" w:dyaOrig="285" w14:anchorId="7AFC56D9">
                <v:shape id="_x0000_i5831" type="#_x0000_t75" style="width:27pt;height:14.25pt" o:ole="">
                  <v:imagedata r:id="rId855" o:title=""/>
                </v:shape>
                <o:OLEObject Type="Embed" ProgID="Equation.DSMT4" ShapeID="_x0000_i5831" DrawAspect="Content" ObjectID="_1686884656" r:id="rId856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vuông cân tại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85" w:dyaOrig="285" w14:anchorId="3D9CC00A">
                <v:shape id="_x0000_i5832" type="#_x0000_t75" style="width:14.25pt;height:14.25pt" o:ole="">
                  <v:imagedata r:id="rId857" o:title=""/>
                </v:shape>
                <o:OLEObject Type="Embed" ProgID="Equation.DSMT4" ShapeID="_x0000_i5832" DrawAspect="Content" ObjectID="_1686884657" r:id="rId858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Khi đó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240" w:dyaOrig="270" w14:anchorId="41800731">
                <v:shape id="_x0000_i5833" type="#_x0000_t75" style="width:12pt;height:13.5pt" o:ole="">
                  <v:imagedata r:id="rId859" o:title=""/>
                </v:shape>
                <o:OLEObject Type="Embed" ProgID="Equation.DSMT4" ShapeID="_x0000_i5833" DrawAspect="Content" ObjectID="_1686884658" r:id="rId860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thuộc đường tròn nào trong các đường tròn có phương trình dưới đây?</w:t>
            </w:r>
          </w:p>
          <w:p w14:paraId="39DB63F0" w14:textId="4EDF98EE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1155" w:dyaOrig="360" w14:anchorId="67A0A82F">
                <v:shape id="_x0000_i5834" type="#_x0000_t75" style="width:57.75pt;height:18pt" o:ole="">
                  <v:imagedata r:id="rId861" o:title=""/>
                </v:shape>
                <o:OLEObject Type="Embed" ProgID="Equation.DSMT4" ShapeID="_x0000_i5834" DrawAspect="Content" ObjectID="_1686884659" r:id="rId862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1590" w:dyaOrig="435" w14:anchorId="1960F48F">
                <v:shape id="_x0000_i5835" type="#_x0000_t75" style="width:79.5pt;height:21.75pt" o:ole="">
                  <v:imagedata r:id="rId863" o:title=""/>
                </v:shape>
                <o:OLEObject Type="Embed" ProgID="Equation.DSMT4" ShapeID="_x0000_i5835" DrawAspect="Content" ObjectID="_1686884660" r:id="rId864"/>
              </w:object>
            </w:r>
          </w:p>
          <w:p w14:paraId="3095B0E0" w14:textId="72176F84" w:rsidR="00175E23" w:rsidRPr="00722B9B" w:rsidRDefault="00175E23" w:rsidP="00905B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1635" w:dyaOrig="435" w14:anchorId="3792D17D">
                <v:shape id="_x0000_i5836" type="#_x0000_t75" style="width:81.75pt;height:21.75pt" o:ole="">
                  <v:imagedata r:id="rId865" o:title=""/>
                </v:shape>
                <o:OLEObject Type="Embed" ProgID="Equation.DSMT4" ShapeID="_x0000_i5836" DrawAspect="Content" ObjectID="_1686884661" r:id="rId866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B05EA9"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1125" w:dyaOrig="360" w14:anchorId="167B8373">
                <v:shape id="_x0000_i5837" type="#_x0000_t75" style="width:56.25pt;height:18pt" o:ole="">
                  <v:imagedata r:id="rId867" o:title=""/>
                </v:shape>
                <o:OLEObject Type="Embed" ProgID="Equation.DSMT4" ShapeID="_x0000_i5837" DrawAspect="Content" ObjectID="_1686884662" r:id="rId868"/>
              </w:object>
            </w:r>
            <w:bookmarkEnd w:id="91"/>
          </w:p>
          <w:p w14:paraId="79AF4E2C" w14:textId="77777777" w:rsidR="00175E23" w:rsidRPr="00722B9B" w:rsidRDefault="00175E23" w:rsidP="00905B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56F527" w14:textId="77777777" w:rsidR="00175E23" w:rsidRPr="00722B9B" w:rsidRDefault="00175E23" w:rsidP="00905B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E206E53" w14:textId="3D5050A6" w:rsidR="00FD53AB" w:rsidRPr="00722B9B" w:rsidRDefault="00FD53AB" w:rsidP="00FD53AB">
      <w:pPr>
        <w:tabs>
          <w:tab w:val="left" w:pos="1152"/>
        </w:tabs>
      </w:pPr>
    </w:p>
    <w:sectPr w:rsidR="00FD53AB" w:rsidRPr="00722B9B" w:rsidSect="00CD05B3">
      <w:headerReference w:type="default" r:id="rId869"/>
      <w:footerReference w:type="default" r:id="rId87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7584F7" w14:textId="77777777" w:rsidR="001172D2" w:rsidRDefault="001172D2" w:rsidP="0032639E">
      <w:pPr>
        <w:spacing w:after="0" w:line="240" w:lineRule="auto"/>
      </w:pPr>
      <w:r>
        <w:separator/>
      </w:r>
    </w:p>
  </w:endnote>
  <w:endnote w:type="continuationSeparator" w:id="0">
    <w:p w14:paraId="4F84AE32" w14:textId="77777777" w:rsidR="001172D2" w:rsidRDefault="001172D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F6DCC6" w14:textId="77777777" w:rsidR="001172D2" w:rsidRDefault="001172D2" w:rsidP="0032639E">
      <w:pPr>
        <w:spacing w:after="0" w:line="240" w:lineRule="auto"/>
      </w:pPr>
      <w:r>
        <w:separator/>
      </w:r>
    </w:p>
  </w:footnote>
  <w:footnote w:type="continuationSeparator" w:id="0">
    <w:p w14:paraId="69121ECE" w14:textId="77777777" w:rsidR="001172D2" w:rsidRDefault="001172D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3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4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4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4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4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4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5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5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5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5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6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6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6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6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6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73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7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7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76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77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8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79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C3813"/>
    <w:multiLevelType w:val="hybridMultilevel"/>
    <w:tmpl w:val="EBA475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FA4718"/>
    <w:multiLevelType w:val="hybridMultilevel"/>
    <w:tmpl w:val="6256D430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" w15:restartNumberingAfterBreak="0">
    <w:nsid w:val="438B62BA"/>
    <w:multiLevelType w:val="hybridMultilevel"/>
    <w:tmpl w:val="7DC2F5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1077E4"/>
    <w:multiLevelType w:val="hybridMultilevel"/>
    <w:tmpl w:val="23942DC6"/>
    <w:lvl w:ilvl="0" w:tplc="70FCEC08">
      <w:start w:val="1"/>
      <w:numFmt w:val="bullet"/>
      <w:lvlText w:val=""/>
      <w:lvlJc w:val="left"/>
      <w:pPr>
        <w:ind w:left="425" w:hanging="360"/>
      </w:pPr>
      <w:rPr>
        <w:rFonts w:ascii="Symbol" w:eastAsia="Times New Roman" w:hAnsi="Symbol" w:cs="Times New Rom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</w:abstractNum>
  <w:abstractNum w:abstractNumId="5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82071B"/>
    <w:multiLevelType w:val="hybridMultilevel"/>
    <w:tmpl w:val="B374DFC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79100B"/>
    <w:multiLevelType w:val="hybridMultilevel"/>
    <w:tmpl w:val="7250C8F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BB0FAE"/>
    <w:multiLevelType w:val="hybridMultilevel"/>
    <w:tmpl w:val="9FF2A62A"/>
    <w:lvl w:ilvl="0" w:tplc="953E01AE">
      <w:start w:val="1"/>
      <w:numFmt w:val="decimal"/>
      <w:lvlText w:val="Câu %1:"/>
      <w:lvlJc w:val="left"/>
      <w:pPr>
        <w:ind w:left="171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7"/>
  </w:num>
  <w:num w:numId="5">
    <w:abstractNumId w:val="3"/>
  </w:num>
  <w:num w:numId="6">
    <w:abstractNumId w:val="6"/>
  </w:num>
  <w:num w:numId="7">
    <w:abstractNumId w:val="4"/>
  </w:num>
  <w:num w:numId="8">
    <w:abstractNumId w:val="2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493B"/>
    <w:rsid w:val="00036442"/>
    <w:rsid w:val="00050372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107110"/>
    <w:rsid w:val="00115773"/>
    <w:rsid w:val="001172D2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75E23"/>
    <w:rsid w:val="00182E86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2322B"/>
    <w:rsid w:val="0022788A"/>
    <w:rsid w:val="00232977"/>
    <w:rsid w:val="00232A8D"/>
    <w:rsid w:val="002450A8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27C9"/>
    <w:rsid w:val="003239E8"/>
    <w:rsid w:val="0032639E"/>
    <w:rsid w:val="00330683"/>
    <w:rsid w:val="00373D4D"/>
    <w:rsid w:val="00385CB0"/>
    <w:rsid w:val="003947A9"/>
    <w:rsid w:val="00396E63"/>
    <w:rsid w:val="003A077F"/>
    <w:rsid w:val="003C5D82"/>
    <w:rsid w:val="003D0C7F"/>
    <w:rsid w:val="003D49A2"/>
    <w:rsid w:val="003D6BEC"/>
    <w:rsid w:val="003D77F4"/>
    <w:rsid w:val="003F5E66"/>
    <w:rsid w:val="0041570B"/>
    <w:rsid w:val="004219D4"/>
    <w:rsid w:val="0042620E"/>
    <w:rsid w:val="00432F49"/>
    <w:rsid w:val="00433B15"/>
    <w:rsid w:val="00440247"/>
    <w:rsid w:val="0044425E"/>
    <w:rsid w:val="004460CB"/>
    <w:rsid w:val="00460B37"/>
    <w:rsid w:val="0046180A"/>
    <w:rsid w:val="00465193"/>
    <w:rsid w:val="00473D53"/>
    <w:rsid w:val="00482020"/>
    <w:rsid w:val="004A00BA"/>
    <w:rsid w:val="004A24A4"/>
    <w:rsid w:val="004B3B60"/>
    <w:rsid w:val="004C232E"/>
    <w:rsid w:val="004C3B41"/>
    <w:rsid w:val="004C56B6"/>
    <w:rsid w:val="004E63D1"/>
    <w:rsid w:val="004F4E04"/>
    <w:rsid w:val="004F6AF4"/>
    <w:rsid w:val="00501A08"/>
    <w:rsid w:val="00535B2E"/>
    <w:rsid w:val="005436FA"/>
    <w:rsid w:val="00543F89"/>
    <w:rsid w:val="00547EDE"/>
    <w:rsid w:val="005530CA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E83"/>
    <w:rsid w:val="005D55D0"/>
    <w:rsid w:val="005D5C65"/>
    <w:rsid w:val="005E6A8D"/>
    <w:rsid w:val="005F56D7"/>
    <w:rsid w:val="005F6A01"/>
    <w:rsid w:val="00600286"/>
    <w:rsid w:val="00601FAE"/>
    <w:rsid w:val="00631BA7"/>
    <w:rsid w:val="0063597E"/>
    <w:rsid w:val="00654DBE"/>
    <w:rsid w:val="00661AB0"/>
    <w:rsid w:val="006623EB"/>
    <w:rsid w:val="006638C8"/>
    <w:rsid w:val="00674D41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6F6CE5"/>
    <w:rsid w:val="007117B6"/>
    <w:rsid w:val="00713C79"/>
    <w:rsid w:val="00722B9B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4D50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166F5"/>
    <w:rsid w:val="00921881"/>
    <w:rsid w:val="00937568"/>
    <w:rsid w:val="00944EE0"/>
    <w:rsid w:val="00944F27"/>
    <w:rsid w:val="00952A8E"/>
    <w:rsid w:val="00957579"/>
    <w:rsid w:val="009619AC"/>
    <w:rsid w:val="009671D7"/>
    <w:rsid w:val="00993994"/>
    <w:rsid w:val="009A633C"/>
    <w:rsid w:val="009B4CE0"/>
    <w:rsid w:val="009B54A1"/>
    <w:rsid w:val="009B7316"/>
    <w:rsid w:val="009C07C5"/>
    <w:rsid w:val="009C07C7"/>
    <w:rsid w:val="009C3151"/>
    <w:rsid w:val="009C640E"/>
    <w:rsid w:val="009E1353"/>
    <w:rsid w:val="009E41A3"/>
    <w:rsid w:val="009F46C0"/>
    <w:rsid w:val="00A028EA"/>
    <w:rsid w:val="00A0396E"/>
    <w:rsid w:val="00A158BA"/>
    <w:rsid w:val="00A257A5"/>
    <w:rsid w:val="00A3698B"/>
    <w:rsid w:val="00A4075B"/>
    <w:rsid w:val="00A544BD"/>
    <w:rsid w:val="00A7693D"/>
    <w:rsid w:val="00A93EBB"/>
    <w:rsid w:val="00A96342"/>
    <w:rsid w:val="00A97B6C"/>
    <w:rsid w:val="00AA162C"/>
    <w:rsid w:val="00AC329C"/>
    <w:rsid w:val="00AC488D"/>
    <w:rsid w:val="00AD03CD"/>
    <w:rsid w:val="00AE2F62"/>
    <w:rsid w:val="00AF24C9"/>
    <w:rsid w:val="00B05EA9"/>
    <w:rsid w:val="00B069BE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A2935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4604D"/>
    <w:rsid w:val="00C50E43"/>
    <w:rsid w:val="00C548EC"/>
    <w:rsid w:val="00C5583F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20B8"/>
    <w:rsid w:val="00D562AE"/>
    <w:rsid w:val="00D64C53"/>
    <w:rsid w:val="00D77153"/>
    <w:rsid w:val="00DA5956"/>
    <w:rsid w:val="00DB1937"/>
    <w:rsid w:val="00DB6369"/>
    <w:rsid w:val="00DC09D0"/>
    <w:rsid w:val="00DC10A6"/>
    <w:rsid w:val="00DC15B2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D2597"/>
    <w:rsid w:val="00EF227A"/>
    <w:rsid w:val="00EF47DA"/>
    <w:rsid w:val="00F04876"/>
    <w:rsid w:val="00F27246"/>
    <w:rsid w:val="00F278AC"/>
    <w:rsid w:val="00F2792A"/>
    <w:rsid w:val="00F31104"/>
    <w:rsid w:val="00F42AEF"/>
    <w:rsid w:val="00F47928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D53AB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024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customStyle="1" w:styleId="Vnbnnidung">
    <w:name w:val="Văn bản nội dung"/>
    <w:basedOn w:val="Normal"/>
    <w:link w:val="Vnbnnidung0"/>
    <w:rsid w:val="00175E23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sz w:val="22"/>
      <w:szCs w:val="22"/>
      <w:lang w:val="vi-VN"/>
    </w:rPr>
  </w:style>
  <w:style w:type="character" w:customStyle="1" w:styleId="Vnbnnidung0">
    <w:name w:val="Văn bản nội dung_"/>
    <w:basedOn w:val="DefaultParagraphFont"/>
    <w:link w:val="Vnbnnidung"/>
    <w:rsid w:val="00175E23"/>
    <w:rPr>
      <w:rFonts w:ascii="Times New Roman" w:eastAsia="Times New Roman" w:hAnsi="Times New Roman" w:cs="Times New Roman"/>
      <w:sz w:val="22"/>
      <w:szCs w:val="22"/>
      <w:shd w:val="clear" w:color="auto" w:fill="FFFFFF"/>
      <w:lang w:val="vi-VN"/>
    </w:rPr>
  </w:style>
  <w:style w:type="paragraph" w:customStyle="1" w:styleId="ListParagraph1">
    <w:name w:val="List Paragraph1"/>
    <w:basedOn w:val="Normal"/>
    <w:uiPriority w:val="34"/>
    <w:qFormat/>
    <w:rsid w:val="00175E23"/>
    <w:pPr>
      <w:spacing w:line="25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fontstyle01">
    <w:name w:val="fontstyle01"/>
    <w:rsid w:val="00175E23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671" Type="http://schemas.openxmlformats.org/officeDocument/2006/relationships/image" Target="media/image326.wmf"/><Relationship Id="rId769" Type="http://schemas.openxmlformats.org/officeDocument/2006/relationships/oleObject" Target="embeddings/oleObject389.bin"/><Relationship Id="rId21" Type="http://schemas.openxmlformats.org/officeDocument/2006/relationships/oleObject" Target="embeddings/oleObject4.bin"/><Relationship Id="rId324" Type="http://schemas.openxmlformats.org/officeDocument/2006/relationships/image" Target="media/image157.wmf"/><Relationship Id="rId531" Type="http://schemas.openxmlformats.org/officeDocument/2006/relationships/image" Target="media/image263.wmf"/><Relationship Id="rId629" Type="http://schemas.openxmlformats.org/officeDocument/2006/relationships/oleObject" Target="embeddings/oleObject317.bin"/><Relationship Id="rId170" Type="http://schemas.openxmlformats.org/officeDocument/2006/relationships/image" Target="media/image81.wmf"/><Relationship Id="rId836" Type="http://schemas.openxmlformats.org/officeDocument/2006/relationships/oleObject" Target="embeddings/oleObject423.bin"/><Relationship Id="rId268" Type="http://schemas.openxmlformats.org/officeDocument/2006/relationships/image" Target="media/image130.wmf"/><Relationship Id="rId475" Type="http://schemas.openxmlformats.org/officeDocument/2006/relationships/image" Target="media/image236.wmf"/><Relationship Id="rId682" Type="http://schemas.openxmlformats.org/officeDocument/2006/relationships/oleObject" Target="embeddings/oleObject344.bin"/><Relationship Id="rId32" Type="http://schemas.openxmlformats.org/officeDocument/2006/relationships/image" Target="media/image16.wmf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6.bin"/><Relationship Id="rId542" Type="http://schemas.openxmlformats.org/officeDocument/2006/relationships/image" Target="media/image269.wmf"/><Relationship Id="rId181" Type="http://schemas.openxmlformats.org/officeDocument/2006/relationships/oleObject" Target="embeddings/oleObject88.bin"/><Relationship Id="rId402" Type="http://schemas.openxmlformats.org/officeDocument/2006/relationships/image" Target="media/image195.wmf"/><Relationship Id="rId847" Type="http://schemas.openxmlformats.org/officeDocument/2006/relationships/image" Target="media/image411.wmf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38.bin"/><Relationship Id="rId693" Type="http://schemas.openxmlformats.org/officeDocument/2006/relationships/image" Target="media/image337.wmf"/><Relationship Id="rId707" Type="http://schemas.openxmlformats.org/officeDocument/2006/relationships/image" Target="media/image344.wmf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69.wmf"/><Relationship Id="rId192" Type="http://schemas.openxmlformats.org/officeDocument/2006/relationships/image" Target="media/image92.wmf"/><Relationship Id="rId206" Type="http://schemas.openxmlformats.org/officeDocument/2006/relationships/image" Target="media/image99.wmf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35.bin"/><Relationship Id="rId497" Type="http://schemas.openxmlformats.org/officeDocument/2006/relationships/image" Target="media/image246.wmf"/><Relationship Id="rId620" Type="http://schemas.openxmlformats.org/officeDocument/2006/relationships/image" Target="media/image301.wmf"/><Relationship Id="rId718" Type="http://schemas.openxmlformats.org/officeDocument/2006/relationships/oleObject" Target="embeddings/oleObject362.bin"/><Relationship Id="rId357" Type="http://schemas.openxmlformats.org/officeDocument/2006/relationships/oleObject" Target="embeddings/oleObject177.bin"/><Relationship Id="rId54" Type="http://schemas.openxmlformats.org/officeDocument/2006/relationships/image" Target="media/image27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80.bin"/><Relationship Id="rId771" Type="http://schemas.openxmlformats.org/officeDocument/2006/relationships/oleObject" Target="embeddings/oleObject390.bin"/><Relationship Id="rId869" Type="http://schemas.openxmlformats.org/officeDocument/2006/relationships/header" Target="header1.xml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8.bin"/><Relationship Id="rId729" Type="http://schemas.openxmlformats.org/officeDocument/2006/relationships/oleObject" Target="embeddings/oleObject367.bin"/><Relationship Id="rId270" Type="http://schemas.openxmlformats.org/officeDocument/2006/relationships/image" Target="media/image131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90.bin"/><Relationship Id="rId782" Type="http://schemas.openxmlformats.org/officeDocument/2006/relationships/image" Target="media/image380.wmf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2.bin"/><Relationship Id="rId642" Type="http://schemas.openxmlformats.org/officeDocument/2006/relationships/image" Target="media/image312.wmf"/><Relationship Id="rId281" Type="http://schemas.openxmlformats.org/officeDocument/2006/relationships/oleObject" Target="embeddings/oleObject138.bin"/><Relationship Id="rId502" Type="http://schemas.openxmlformats.org/officeDocument/2006/relationships/oleObject" Target="embeddings/oleObject247.bin"/><Relationship Id="rId76" Type="http://schemas.openxmlformats.org/officeDocument/2006/relationships/image" Target="media/image38.wmf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9.bin"/><Relationship Id="rId586" Type="http://schemas.openxmlformats.org/officeDocument/2006/relationships/image" Target="media/image283.wmf"/><Relationship Id="rId793" Type="http://schemas.openxmlformats.org/officeDocument/2006/relationships/oleObject" Target="embeddings/oleObject401.bin"/><Relationship Id="rId807" Type="http://schemas.openxmlformats.org/officeDocument/2006/relationships/oleObject" Target="embeddings/oleObject40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2.wmf"/><Relationship Id="rId653" Type="http://schemas.openxmlformats.org/officeDocument/2006/relationships/oleObject" Target="embeddings/oleObject329.bin"/><Relationship Id="rId292" Type="http://schemas.openxmlformats.org/officeDocument/2006/relationships/oleObject" Target="embeddings/oleObject144.bin"/><Relationship Id="rId306" Type="http://schemas.openxmlformats.org/officeDocument/2006/relationships/image" Target="media/image148.wmf"/><Relationship Id="rId860" Type="http://schemas.openxmlformats.org/officeDocument/2006/relationships/oleObject" Target="embeddings/oleObject436.bin"/><Relationship Id="rId87" Type="http://schemas.openxmlformats.org/officeDocument/2006/relationships/oleObject" Target="embeddings/oleObject38.bin"/><Relationship Id="rId513" Type="http://schemas.openxmlformats.org/officeDocument/2006/relationships/image" Target="media/image254.wmf"/><Relationship Id="rId597" Type="http://schemas.openxmlformats.org/officeDocument/2006/relationships/image" Target="media/image289.wmf"/><Relationship Id="rId720" Type="http://schemas.openxmlformats.org/officeDocument/2006/relationships/oleObject" Target="embeddings/oleObject363.bin"/><Relationship Id="rId818" Type="http://schemas.openxmlformats.org/officeDocument/2006/relationships/image" Target="media/image398.wmf"/><Relationship Id="rId152" Type="http://schemas.openxmlformats.org/officeDocument/2006/relationships/image" Target="media/image72.wmf"/><Relationship Id="rId457" Type="http://schemas.openxmlformats.org/officeDocument/2006/relationships/oleObject" Target="embeddings/oleObject223.bin"/><Relationship Id="rId664" Type="http://schemas.openxmlformats.org/officeDocument/2006/relationships/oleObject" Target="embeddings/oleObject335.bin"/><Relationship Id="rId871" Type="http://schemas.openxmlformats.org/officeDocument/2006/relationships/fontTable" Target="fontTable.xml"/><Relationship Id="rId14" Type="http://schemas.openxmlformats.org/officeDocument/2006/relationships/image" Target="media/image7.wmf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58.bin"/><Relationship Id="rId731" Type="http://schemas.openxmlformats.org/officeDocument/2006/relationships/image" Target="media/image356.wmf"/><Relationship Id="rId98" Type="http://schemas.openxmlformats.org/officeDocument/2006/relationships/oleObject" Target="embeddings/oleObject46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4.bin"/><Relationship Id="rId829" Type="http://schemas.openxmlformats.org/officeDocument/2006/relationships/oleObject" Target="embeddings/oleObject419.bin"/><Relationship Id="rId230" Type="http://schemas.openxmlformats.org/officeDocument/2006/relationships/image" Target="media/image111.wmf"/><Relationship Id="rId468" Type="http://schemas.openxmlformats.org/officeDocument/2006/relationships/oleObject" Target="embeddings/oleObject229.bin"/><Relationship Id="rId675" Type="http://schemas.openxmlformats.org/officeDocument/2006/relationships/image" Target="media/image328.wmf"/><Relationship Id="rId25" Type="http://schemas.openxmlformats.org/officeDocument/2006/relationships/oleObject" Target="embeddings/oleObject6.bin"/><Relationship Id="rId328" Type="http://schemas.openxmlformats.org/officeDocument/2006/relationships/image" Target="media/image159.wmf"/><Relationship Id="rId535" Type="http://schemas.openxmlformats.org/officeDocument/2006/relationships/image" Target="media/image265.wmf"/><Relationship Id="rId742" Type="http://schemas.openxmlformats.org/officeDocument/2006/relationships/image" Target="media/image360.wmf"/><Relationship Id="rId174" Type="http://schemas.openxmlformats.org/officeDocument/2006/relationships/image" Target="media/image83.wmf"/><Relationship Id="rId381" Type="http://schemas.openxmlformats.org/officeDocument/2006/relationships/oleObject" Target="embeddings/oleObject190.bin"/><Relationship Id="rId602" Type="http://schemas.openxmlformats.org/officeDocument/2006/relationships/image" Target="media/image292.wmf"/><Relationship Id="rId241" Type="http://schemas.openxmlformats.org/officeDocument/2006/relationships/oleObject" Target="embeddings/oleObject118.bin"/><Relationship Id="rId479" Type="http://schemas.openxmlformats.org/officeDocument/2006/relationships/image" Target="media/image238.wmf"/><Relationship Id="rId686" Type="http://schemas.openxmlformats.org/officeDocument/2006/relationships/oleObject" Target="embeddings/oleObject346.bin"/><Relationship Id="rId36" Type="http://schemas.openxmlformats.org/officeDocument/2006/relationships/image" Target="media/image18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71.wmf"/><Relationship Id="rId753" Type="http://schemas.openxmlformats.org/officeDocument/2006/relationships/oleObject" Target="embeddings/oleObject381.bin"/><Relationship Id="rId101" Type="http://schemas.openxmlformats.org/officeDocument/2006/relationships/oleObject" Target="embeddings/oleObject48.bin"/><Relationship Id="rId185" Type="http://schemas.openxmlformats.org/officeDocument/2006/relationships/oleObject" Target="embeddings/oleObject90.bin"/><Relationship Id="rId406" Type="http://schemas.openxmlformats.org/officeDocument/2006/relationships/image" Target="media/image197.wmf"/><Relationship Id="rId392" Type="http://schemas.openxmlformats.org/officeDocument/2006/relationships/image" Target="media/image190.wmf"/><Relationship Id="rId613" Type="http://schemas.openxmlformats.org/officeDocument/2006/relationships/oleObject" Target="embeddings/oleObject309.bin"/><Relationship Id="rId697" Type="http://schemas.openxmlformats.org/officeDocument/2006/relationships/image" Target="media/image339.wmf"/><Relationship Id="rId820" Type="http://schemas.openxmlformats.org/officeDocument/2006/relationships/image" Target="media/image399.wmf"/><Relationship Id="rId252" Type="http://schemas.openxmlformats.org/officeDocument/2006/relationships/image" Target="media/image122.wmf"/><Relationship Id="rId47" Type="http://schemas.openxmlformats.org/officeDocument/2006/relationships/oleObject" Target="embeddings/oleObject17.bin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1.wmf"/><Relationship Id="rId196" Type="http://schemas.openxmlformats.org/officeDocument/2006/relationships/image" Target="media/image94.wmf"/><Relationship Id="rId417" Type="http://schemas.openxmlformats.org/officeDocument/2006/relationships/oleObject" Target="embeddings/oleObject208.bin"/><Relationship Id="rId624" Type="http://schemas.openxmlformats.org/officeDocument/2006/relationships/image" Target="media/image303.wmf"/><Relationship Id="rId831" Type="http://schemas.openxmlformats.org/officeDocument/2006/relationships/image" Target="media/image404.wmf"/><Relationship Id="rId263" Type="http://schemas.openxmlformats.org/officeDocument/2006/relationships/oleObject" Target="embeddings/oleObject129.bin"/><Relationship Id="rId470" Type="http://schemas.openxmlformats.org/officeDocument/2006/relationships/oleObject" Target="embeddings/oleObject230.bin"/><Relationship Id="rId58" Type="http://schemas.openxmlformats.org/officeDocument/2006/relationships/image" Target="media/image29.wmf"/><Relationship Id="rId123" Type="http://schemas.openxmlformats.org/officeDocument/2006/relationships/image" Target="media/image57.wmf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392.bin"/><Relationship Id="rId428" Type="http://schemas.openxmlformats.org/officeDocument/2006/relationships/image" Target="media/image213.wmf"/><Relationship Id="rId635" Type="http://schemas.openxmlformats.org/officeDocument/2006/relationships/oleObject" Target="embeddings/oleObject320.bin"/><Relationship Id="rId842" Type="http://schemas.openxmlformats.org/officeDocument/2006/relationships/oleObject" Target="embeddings/oleObject427.bin"/><Relationship Id="rId274" Type="http://schemas.openxmlformats.org/officeDocument/2006/relationships/image" Target="media/image133.wmf"/><Relationship Id="rId481" Type="http://schemas.openxmlformats.org/officeDocument/2006/relationships/image" Target="media/image239.wmf"/><Relationship Id="rId702" Type="http://schemas.openxmlformats.org/officeDocument/2006/relationships/oleObject" Target="embeddings/oleObject354.bin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293.bin"/><Relationship Id="rId786" Type="http://schemas.openxmlformats.org/officeDocument/2006/relationships/image" Target="media/image382.wmf"/><Relationship Id="rId341" Type="http://schemas.openxmlformats.org/officeDocument/2006/relationships/oleObject" Target="embeddings/oleObject169.bin"/><Relationship Id="rId439" Type="http://schemas.openxmlformats.org/officeDocument/2006/relationships/oleObject" Target="embeddings/oleObject214.bin"/><Relationship Id="rId646" Type="http://schemas.openxmlformats.org/officeDocument/2006/relationships/image" Target="media/image314.wmf"/><Relationship Id="rId201" Type="http://schemas.openxmlformats.org/officeDocument/2006/relationships/oleObject" Target="embeddings/oleObject98.bin"/><Relationship Id="rId285" Type="http://schemas.openxmlformats.org/officeDocument/2006/relationships/oleObject" Target="embeddings/oleObject140.bin"/><Relationship Id="rId506" Type="http://schemas.openxmlformats.org/officeDocument/2006/relationships/oleObject" Target="embeddings/oleObject249.bin"/><Relationship Id="rId853" Type="http://schemas.openxmlformats.org/officeDocument/2006/relationships/image" Target="media/image414.wmf"/><Relationship Id="rId492" Type="http://schemas.openxmlformats.org/officeDocument/2006/relationships/oleObject" Target="embeddings/oleObject242.bin"/><Relationship Id="rId713" Type="http://schemas.openxmlformats.org/officeDocument/2006/relationships/image" Target="media/image347.wmf"/><Relationship Id="rId797" Type="http://schemas.openxmlformats.org/officeDocument/2006/relationships/oleObject" Target="embeddings/oleObject403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71.wmf"/><Relationship Id="rId212" Type="http://schemas.openxmlformats.org/officeDocument/2006/relationships/image" Target="media/image102.wmf"/><Relationship Id="rId657" Type="http://schemas.openxmlformats.org/officeDocument/2006/relationships/image" Target="media/image319.wmf"/><Relationship Id="rId864" Type="http://schemas.openxmlformats.org/officeDocument/2006/relationships/oleObject" Target="embeddings/oleObject438.bin"/><Relationship Id="rId296" Type="http://schemas.openxmlformats.org/officeDocument/2006/relationships/image" Target="media/image143.wmf"/><Relationship Id="rId517" Type="http://schemas.openxmlformats.org/officeDocument/2006/relationships/image" Target="media/image256.wmf"/><Relationship Id="rId724" Type="http://schemas.openxmlformats.org/officeDocument/2006/relationships/image" Target="media/image353.wmf"/><Relationship Id="rId60" Type="http://schemas.openxmlformats.org/officeDocument/2006/relationships/image" Target="media/image30.wmf"/><Relationship Id="rId156" Type="http://schemas.openxmlformats.org/officeDocument/2006/relationships/image" Target="media/image74.wmf"/><Relationship Id="rId363" Type="http://schemas.openxmlformats.org/officeDocument/2006/relationships/image" Target="media/image176.wmf"/><Relationship Id="rId570" Type="http://schemas.openxmlformats.org/officeDocument/2006/relationships/oleObject" Target="embeddings/oleObject285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4.wmf"/><Relationship Id="rId668" Type="http://schemas.openxmlformats.org/officeDocument/2006/relationships/oleObject" Target="embeddings/oleObject337.bin"/><Relationship Id="rId18" Type="http://schemas.openxmlformats.org/officeDocument/2006/relationships/image" Target="media/image9.wmf"/><Relationship Id="rId528" Type="http://schemas.openxmlformats.org/officeDocument/2006/relationships/oleObject" Target="embeddings/oleObject260.bin"/><Relationship Id="rId735" Type="http://schemas.openxmlformats.org/officeDocument/2006/relationships/oleObject" Target="embeddings/oleObject372.bin"/><Relationship Id="rId167" Type="http://schemas.openxmlformats.org/officeDocument/2006/relationships/oleObject" Target="embeddings/oleObject81.bin"/><Relationship Id="rId374" Type="http://schemas.openxmlformats.org/officeDocument/2006/relationships/image" Target="media/image181.wmf"/><Relationship Id="rId581" Type="http://schemas.openxmlformats.org/officeDocument/2006/relationships/oleObject" Target="embeddings/oleObject294.bin"/><Relationship Id="rId71" Type="http://schemas.openxmlformats.org/officeDocument/2006/relationships/oleObject" Target="embeddings/oleObject29.bin"/><Relationship Id="rId234" Type="http://schemas.openxmlformats.org/officeDocument/2006/relationships/image" Target="media/image113.wmf"/><Relationship Id="rId679" Type="http://schemas.openxmlformats.org/officeDocument/2006/relationships/image" Target="media/image330.wmf"/><Relationship Id="rId802" Type="http://schemas.openxmlformats.org/officeDocument/2006/relationships/image" Target="media/image390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oleObject" Target="embeddings/oleObject215.bin"/><Relationship Id="rId539" Type="http://schemas.openxmlformats.org/officeDocument/2006/relationships/image" Target="media/image267.emf"/><Relationship Id="rId746" Type="http://schemas.openxmlformats.org/officeDocument/2006/relationships/image" Target="media/image362.wmf"/><Relationship Id="rId178" Type="http://schemas.openxmlformats.org/officeDocument/2006/relationships/image" Target="media/image85.wmf"/><Relationship Id="rId301" Type="http://schemas.openxmlformats.org/officeDocument/2006/relationships/oleObject" Target="embeddings/oleObject149.bin"/><Relationship Id="rId82" Type="http://schemas.openxmlformats.org/officeDocument/2006/relationships/image" Target="media/image40.wmf"/><Relationship Id="rId385" Type="http://schemas.openxmlformats.org/officeDocument/2006/relationships/oleObject" Target="embeddings/oleObject192.bin"/><Relationship Id="rId592" Type="http://schemas.openxmlformats.org/officeDocument/2006/relationships/oleObject" Target="embeddings/oleObject299.bin"/><Relationship Id="rId606" Type="http://schemas.openxmlformats.org/officeDocument/2006/relationships/image" Target="media/image294.wmf"/><Relationship Id="rId813" Type="http://schemas.openxmlformats.org/officeDocument/2006/relationships/oleObject" Target="embeddings/oleObject411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5.wmf"/><Relationship Id="rId105" Type="http://schemas.openxmlformats.org/officeDocument/2006/relationships/image" Target="media/image48.wmf"/><Relationship Id="rId312" Type="http://schemas.openxmlformats.org/officeDocument/2006/relationships/image" Target="media/image151.wmf"/><Relationship Id="rId757" Type="http://schemas.openxmlformats.org/officeDocument/2006/relationships/oleObject" Target="embeddings/oleObject383.bin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92.wmf"/><Relationship Id="rId617" Type="http://schemas.openxmlformats.org/officeDocument/2006/relationships/oleObject" Target="embeddings/oleObject311.bin"/><Relationship Id="rId824" Type="http://schemas.openxmlformats.org/officeDocument/2006/relationships/image" Target="media/image401.wmf"/><Relationship Id="rId256" Type="http://schemas.openxmlformats.org/officeDocument/2006/relationships/image" Target="media/image124.wmf"/><Relationship Id="rId463" Type="http://schemas.openxmlformats.org/officeDocument/2006/relationships/oleObject" Target="embeddings/oleObject226.bin"/><Relationship Id="rId670" Type="http://schemas.openxmlformats.org/officeDocument/2006/relationships/oleObject" Target="embeddings/oleObject338.bin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1.bin"/><Relationship Id="rId768" Type="http://schemas.openxmlformats.org/officeDocument/2006/relationships/image" Target="media/image373.wmf"/><Relationship Id="rId20" Type="http://schemas.openxmlformats.org/officeDocument/2006/relationships/image" Target="media/image10.wmf"/><Relationship Id="rId628" Type="http://schemas.openxmlformats.org/officeDocument/2006/relationships/image" Target="media/image305.wmf"/><Relationship Id="rId835" Type="http://schemas.openxmlformats.org/officeDocument/2006/relationships/image" Target="media/image406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32.bin"/><Relationship Id="rId127" Type="http://schemas.openxmlformats.org/officeDocument/2006/relationships/image" Target="media/image59.wmf"/><Relationship Id="rId681" Type="http://schemas.openxmlformats.org/officeDocument/2006/relationships/image" Target="media/image331.wmf"/><Relationship Id="rId779" Type="http://schemas.openxmlformats.org/officeDocument/2006/relationships/oleObject" Target="embeddings/oleObject394.bin"/><Relationship Id="rId31" Type="http://schemas.openxmlformats.org/officeDocument/2006/relationships/oleObject" Target="embeddings/oleObject9.bin"/><Relationship Id="rId334" Type="http://schemas.openxmlformats.org/officeDocument/2006/relationships/image" Target="media/image162.wmf"/><Relationship Id="rId541" Type="http://schemas.openxmlformats.org/officeDocument/2006/relationships/oleObject" Target="embeddings/oleObject266.bin"/><Relationship Id="rId639" Type="http://schemas.openxmlformats.org/officeDocument/2006/relationships/oleObject" Target="embeddings/oleObject322.bin"/><Relationship Id="rId180" Type="http://schemas.openxmlformats.org/officeDocument/2006/relationships/image" Target="media/image86.wmf"/><Relationship Id="rId278" Type="http://schemas.openxmlformats.org/officeDocument/2006/relationships/image" Target="media/image135.wmf"/><Relationship Id="rId401" Type="http://schemas.openxmlformats.org/officeDocument/2006/relationships/oleObject" Target="embeddings/oleObject200.bin"/><Relationship Id="rId846" Type="http://schemas.openxmlformats.org/officeDocument/2006/relationships/oleObject" Target="embeddings/oleObject429.bin"/><Relationship Id="rId485" Type="http://schemas.openxmlformats.org/officeDocument/2006/relationships/image" Target="media/image241.wmf"/><Relationship Id="rId692" Type="http://schemas.openxmlformats.org/officeDocument/2006/relationships/oleObject" Target="embeddings/oleObject349.bin"/><Relationship Id="rId706" Type="http://schemas.openxmlformats.org/officeDocument/2006/relationships/oleObject" Target="embeddings/oleObject356.bin"/><Relationship Id="rId42" Type="http://schemas.openxmlformats.org/officeDocument/2006/relationships/image" Target="media/image21.wmf"/><Relationship Id="rId138" Type="http://schemas.openxmlformats.org/officeDocument/2006/relationships/image" Target="media/image65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73.wmf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0.wmf"/><Relationship Id="rId857" Type="http://schemas.openxmlformats.org/officeDocument/2006/relationships/image" Target="media/image416.wmf"/><Relationship Id="rId289" Type="http://schemas.openxmlformats.org/officeDocument/2006/relationships/image" Target="media/image140.wmf"/><Relationship Id="rId496" Type="http://schemas.openxmlformats.org/officeDocument/2006/relationships/oleObject" Target="embeddings/oleObject244.bin"/><Relationship Id="rId717" Type="http://schemas.openxmlformats.org/officeDocument/2006/relationships/image" Target="media/image349.wmf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73.wmf"/><Relationship Id="rId563" Type="http://schemas.openxmlformats.org/officeDocument/2006/relationships/image" Target="media/image277.emf"/><Relationship Id="rId770" Type="http://schemas.openxmlformats.org/officeDocument/2006/relationships/image" Target="media/image374.wmf"/><Relationship Id="rId216" Type="http://schemas.openxmlformats.org/officeDocument/2006/relationships/image" Target="media/image104.wmf"/><Relationship Id="rId423" Type="http://schemas.openxmlformats.org/officeDocument/2006/relationships/image" Target="media/image208.wmf"/><Relationship Id="rId868" Type="http://schemas.openxmlformats.org/officeDocument/2006/relationships/oleObject" Target="embeddings/oleObject440.bin"/><Relationship Id="rId630" Type="http://schemas.openxmlformats.org/officeDocument/2006/relationships/image" Target="media/image306.wmf"/><Relationship Id="rId728" Type="http://schemas.openxmlformats.org/officeDocument/2006/relationships/image" Target="media/image355.wmf"/><Relationship Id="rId64" Type="http://schemas.openxmlformats.org/officeDocument/2006/relationships/image" Target="media/image32.wmf"/><Relationship Id="rId367" Type="http://schemas.openxmlformats.org/officeDocument/2006/relationships/image" Target="media/image178.wmf"/><Relationship Id="rId574" Type="http://schemas.openxmlformats.org/officeDocument/2006/relationships/oleObject" Target="embeddings/oleObject289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5.bin"/><Relationship Id="rId434" Type="http://schemas.openxmlformats.org/officeDocument/2006/relationships/image" Target="media/image216.wmf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4.bin"/><Relationship Id="rId280" Type="http://schemas.openxmlformats.org/officeDocument/2006/relationships/image" Target="media/image136.wmf"/><Relationship Id="rId501" Type="http://schemas.openxmlformats.org/officeDocument/2006/relationships/image" Target="media/image248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66.wmf"/><Relationship Id="rId378" Type="http://schemas.openxmlformats.org/officeDocument/2006/relationships/image" Target="media/image183.wmf"/><Relationship Id="rId585" Type="http://schemas.openxmlformats.org/officeDocument/2006/relationships/oleObject" Target="embeddings/oleObject296.bin"/><Relationship Id="rId792" Type="http://schemas.openxmlformats.org/officeDocument/2006/relationships/image" Target="media/image385.wmf"/><Relationship Id="rId806" Type="http://schemas.openxmlformats.org/officeDocument/2006/relationships/image" Target="media/image392.wmf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17.bin"/><Relationship Id="rId652" Type="http://schemas.openxmlformats.org/officeDocument/2006/relationships/image" Target="media/image317.wmf"/><Relationship Id="rId291" Type="http://schemas.openxmlformats.org/officeDocument/2006/relationships/image" Target="media/image141.wmf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52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4.bin"/><Relationship Id="rId596" Type="http://schemas.openxmlformats.org/officeDocument/2006/relationships/oleObject" Target="embeddings/oleObject301.bin"/><Relationship Id="rId817" Type="http://schemas.openxmlformats.org/officeDocument/2006/relationships/oleObject" Target="embeddings/oleObject413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7.wmf"/><Relationship Id="rId663" Type="http://schemas.openxmlformats.org/officeDocument/2006/relationships/image" Target="media/image322.wmf"/><Relationship Id="rId870" Type="http://schemas.openxmlformats.org/officeDocument/2006/relationships/footer" Target="footer1.xml"/><Relationship Id="rId13" Type="http://schemas.openxmlformats.org/officeDocument/2006/relationships/image" Target="media/image6.gif"/><Relationship Id="rId109" Type="http://schemas.openxmlformats.org/officeDocument/2006/relationships/image" Target="media/image50.wmf"/><Relationship Id="rId316" Type="http://schemas.openxmlformats.org/officeDocument/2006/relationships/image" Target="media/image153.wmf"/><Relationship Id="rId523" Type="http://schemas.openxmlformats.org/officeDocument/2006/relationships/image" Target="media/image259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68.bin"/><Relationship Id="rId828" Type="http://schemas.openxmlformats.org/officeDocument/2006/relationships/image" Target="media/image403.wmf"/><Relationship Id="rId162" Type="http://schemas.openxmlformats.org/officeDocument/2006/relationships/image" Target="media/image77.wmf"/><Relationship Id="rId467" Type="http://schemas.openxmlformats.org/officeDocument/2006/relationships/oleObject" Target="embeddings/oleObject228.bin"/><Relationship Id="rId674" Type="http://schemas.openxmlformats.org/officeDocument/2006/relationships/oleObject" Target="embeddings/oleObject340.bin"/><Relationship Id="rId24" Type="http://schemas.openxmlformats.org/officeDocument/2006/relationships/image" Target="media/image12.wmf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63.bin"/><Relationship Id="rId741" Type="http://schemas.openxmlformats.org/officeDocument/2006/relationships/oleObject" Target="embeddings/oleObject375.bin"/><Relationship Id="rId839" Type="http://schemas.openxmlformats.org/officeDocument/2006/relationships/oleObject" Target="embeddings/oleObject425.bin"/><Relationship Id="rId173" Type="http://schemas.openxmlformats.org/officeDocument/2006/relationships/oleObject" Target="embeddings/oleObject84.bin"/><Relationship Id="rId380" Type="http://schemas.openxmlformats.org/officeDocument/2006/relationships/image" Target="media/image184.wmf"/><Relationship Id="rId601" Type="http://schemas.openxmlformats.org/officeDocument/2006/relationships/image" Target="media/image291.emf"/><Relationship Id="rId240" Type="http://schemas.openxmlformats.org/officeDocument/2006/relationships/image" Target="media/image116.wmf"/><Relationship Id="rId478" Type="http://schemas.openxmlformats.org/officeDocument/2006/relationships/oleObject" Target="embeddings/oleObject234.bin"/><Relationship Id="rId685" Type="http://schemas.openxmlformats.org/officeDocument/2006/relationships/image" Target="media/image333.wmf"/><Relationship Id="rId35" Type="http://schemas.openxmlformats.org/officeDocument/2006/relationships/oleObject" Target="embeddings/oleObject11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4.wmf"/><Relationship Id="rId545" Type="http://schemas.openxmlformats.org/officeDocument/2006/relationships/oleObject" Target="embeddings/oleObject268.bin"/><Relationship Id="rId752" Type="http://schemas.openxmlformats.org/officeDocument/2006/relationships/image" Target="media/image365.wmf"/><Relationship Id="rId184" Type="http://schemas.openxmlformats.org/officeDocument/2006/relationships/image" Target="media/image88.wmf"/><Relationship Id="rId391" Type="http://schemas.openxmlformats.org/officeDocument/2006/relationships/oleObject" Target="embeddings/oleObject195.bin"/><Relationship Id="rId405" Type="http://schemas.openxmlformats.org/officeDocument/2006/relationships/oleObject" Target="embeddings/oleObject202.bin"/><Relationship Id="rId612" Type="http://schemas.openxmlformats.org/officeDocument/2006/relationships/image" Target="media/image297.wmf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51.bin"/><Relationship Id="rId46" Type="http://schemas.openxmlformats.org/officeDocument/2006/relationships/image" Target="media/image23.wmf"/><Relationship Id="rId293" Type="http://schemas.openxmlformats.org/officeDocument/2006/relationships/image" Target="media/image142.wmf"/><Relationship Id="rId307" Type="http://schemas.openxmlformats.org/officeDocument/2006/relationships/oleObject" Target="embeddings/oleObject152.bin"/><Relationship Id="rId349" Type="http://schemas.openxmlformats.org/officeDocument/2006/relationships/oleObject" Target="embeddings/oleObject173.bin"/><Relationship Id="rId514" Type="http://schemas.openxmlformats.org/officeDocument/2006/relationships/oleObject" Target="embeddings/oleObject253.bin"/><Relationship Id="rId556" Type="http://schemas.openxmlformats.org/officeDocument/2006/relationships/oleObject" Target="embeddings/oleObject275.bin"/><Relationship Id="rId721" Type="http://schemas.openxmlformats.org/officeDocument/2006/relationships/image" Target="media/image351.wmf"/><Relationship Id="rId763" Type="http://schemas.openxmlformats.org/officeDocument/2006/relationships/oleObject" Target="embeddings/oleObject386.bin"/><Relationship Id="rId88" Type="http://schemas.openxmlformats.org/officeDocument/2006/relationships/image" Target="media/image43.emf"/><Relationship Id="rId111" Type="http://schemas.openxmlformats.org/officeDocument/2006/relationships/image" Target="media/image51.wmf"/><Relationship Id="rId153" Type="http://schemas.openxmlformats.org/officeDocument/2006/relationships/oleObject" Target="embeddings/oleObject74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360" Type="http://schemas.openxmlformats.org/officeDocument/2006/relationships/oleObject" Target="embeddings/oleObject179.bin"/><Relationship Id="rId416" Type="http://schemas.openxmlformats.org/officeDocument/2006/relationships/image" Target="media/image202.wmf"/><Relationship Id="rId598" Type="http://schemas.openxmlformats.org/officeDocument/2006/relationships/oleObject" Target="embeddings/oleObject302.bin"/><Relationship Id="rId819" Type="http://schemas.openxmlformats.org/officeDocument/2006/relationships/oleObject" Target="embeddings/oleObject414.bin"/><Relationship Id="rId220" Type="http://schemas.openxmlformats.org/officeDocument/2006/relationships/image" Target="media/image106.wmf"/><Relationship Id="rId458" Type="http://schemas.openxmlformats.org/officeDocument/2006/relationships/image" Target="media/image228.wmf"/><Relationship Id="rId623" Type="http://schemas.openxmlformats.org/officeDocument/2006/relationships/oleObject" Target="embeddings/oleObject314.bin"/><Relationship Id="rId665" Type="http://schemas.openxmlformats.org/officeDocument/2006/relationships/image" Target="media/image323.wmf"/><Relationship Id="rId830" Type="http://schemas.openxmlformats.org/officeDocument/2006/relationships/oleObject" Target="embeddings/oleObject420.bin"/><Relationship Id="rId872" Type="http://schemas.openxmlformats.org/officeDocument/2006/relationships/theme" Target="theme/theme1.xml"/><Relationship Id="rId15" Type="http://schemas.openxmlformats.org/officeDocument/2006/relationships/oleObject" Target="embeddings/oleObject1.bin"/><Relationship Id="rId57" Type="http://schemas.openxmlformats.org/officeDocument/2006/relationships/oleObject" Target="embeddings/oleObject22.bin"/><Relationship Id="rId262" Type="http://schemas.openxmlformats.org/officeDocument/2006/relationships/image" Target="media/image127.wmf"/><Relationship Id="rId318" Type="http://schemas.openxmlformats.org/officeDocument/2006/relationships/image" Target="media/image154.wmf"/><Relationship Id="rId525" Type="http://schemas.openxmlformats.org/officeDocument/2006/relationships/image" Target="media/image260.wmf"/><Relationship Id="rId567" Type="http://schemas.openxmlformats.org/officeDocument/2006/relationships/image" Target="media/image278.wmf"/><Relationship Id="rId732" Type="http://schemas.openxmlformats.org/officeDocument/2006/relationships/oleObject" Target="embeddings/oleObject369.bin"/><Relationship Id="rId99" Type="http://schemas.openxmlformats.org/officeDocument/2006/relationships/image" Target="media/image46.wmf"/><Relationship Id="rId122" Type="http://schemas.openxmlformats.org/officeDocument/2006/relationships/oleObject" Target="embeddings/oleObject59.bin"/><Relationship Id="rId164" Type="http://schemas.openxmlformats.org/officeDocument/2006/relationships/image" Target="media/image78.wmf"/><Relationship Id="rId371" Type="http://schemas.openxmlformats.org/officeDocument/2006/relationships/oleObject" Target="embeddings/oleObject185.bin"/><Relationship Id="rId774" Type="http://schemas.openxmlformats.org/officeDocument/2006/relationships/image" Target="media/image376.wmf"/><Relationship Id="rId427" Type="http://schemas.openxmlformats.org/officeDocument/2006/relationships/image" Target="media/image212.wmf"/><Relationship Id="rId469" Type="http://schemas.openxmlformats.org/officeDocument/2006/relationships/image" Target="media/image233.wmf"/><Relationship Id="rId634" Type="http://schemas.openxmlformats.org/officeDocument/2006/relationships/image" Target="media/image308.wmf"/><Relationship Id="rId676" Type="http://schemas.openxmlformats.org/officeDocument/2006/relationships/oleObject" Target="embeddings/oleObject341.bin"/><Relationship Id="rId841" Type="http://schemas.openxmlformats.org/officeDocument/2006/relationships/oleObject" Target="embeddings/oleObject426.bin"/><Relationship Id="rId26" Type="http://schemas.openxmlformats.org/officeDocument/2006/relationships/image" Target="media/image13.wmf"/><Relationship Id="rId231" Type="http://schemas.openxmlformats.org/officeDocument/2006/relationships/oleObject" Target="embeddings/oleObject113.bin"/><Relationship Id="rId273" Type="http://schemas.openxmlformats.org/officeDocument/2006/relationships/oleObject" Target="embeddings/oleObject134.bin"/><Relationship Id="rId329" Type="http://schemas.openxmlformats.org/officeDocument/2006/relationships/oleObject" Target="embeddings/oleObject163.bin"/><Relationship Id="rId480" Type="http://schemas.openxmlformats.org/officeDocument/2006/relationships/oleObject" Target="embeddings/oleObject235.bin"/><Relationship Id="rId536" Type="http://schemas.openxmlformats.org/officeDocument/2006/relationships/oleObject" Target="embeddings/oleObject264.bin"/><Relationship Id="rId701" Type="http://schemas.openxmlformats.org/officeDocument/2006/relationships/image" Target="media/image341.wmf"/><Relationship Id="rId68" Type="http://schemas.openxmlformats.org/officeDocument/2006/relationships/image" Target="media/image34.wmf"/><Relationship Id="rId133" Type="http://schemas.openxmlformats.org/officeDocument/2006/relationships/image" Target="media/image62.wmf"/><Relationship Id="rId175" Type="http://schemas.openxmlformats.org/officeDocument/2006/relationships/oleObject" Target="embeddings/oleObject85.bin"/><Relationship Id="rId340" Type="http://schemas.openxmlformats.org/officeDocument/2006/relationships/image" Target="media/image165.wmf"/><Relationship Id="rId578" Type="http://schemas.openxmlformats.org/officeDocument/2006/relationships/image" Target="media/image279.wmf"/><Relationship Id="rId743" Type="http://schemas.openxmlformats.org/officeDocument/2006/relationships/oleObject" Target="embeddings/oleObject376.bin"/><Relationship Id="rId785" Type="http://schemas.openxmlformats.org/officeDocument/2006/relationships/oleObject" Target="embeddings/oleObject397.bin"/><Relationship Id="rId200" Type="http://schemas.openxmlformats.org/officeDocument/2006/relationships/image" Target="media/image96.wmf"/><Relationship Id="rId382" Type="http://schemas.openxmlformats.org/officeDocument/2006/relationships/image" Target="media/image185.wmf"/><Relationship Id="rId438" Type="http://schemas.openxmlformats.org/officeDocument/2006/relationships/image" Target="media/image218.wmf"/><Relationship Id="rId603" Type="http://schemas.openxmlformats.org/officeDocument/2006/relationships/oleObject" Target="embeddings/oleObject304.bin"/><Relationship Id="rId645" Type="http://schemas.openxmlformats.org/officeDocument/2006/relationships/oleObject" Target="embeddings/oleObject325.bin"/><Relationship Id="rId687" Type="http://schemas.openxmlformats.org/officeDocument/2006/relationships/image" Target="media/image334.wmf"/><Relationship Id="rId810" Type="http://schemas.openxmlformats.org/officeDocument/2006/relationships/oleObject" Target="embeddings/oleObject410.bin"/><Relationship Id="rId852" Type="http://schemas.openxmlformats.org/officeDocument/2006/relationships/oleObject" Target="embeddings/oleObject432.bin"/><Relationship Id="rId242" Type="http://schemas.openxmlformats.org/officeDocument/2006/relationships/image" Target="media/image117.wmf"/><Relationship Id="rId284" Type="http://schemas.openxmlformats.org/officeDocument/2006/relationships/image" Target="media/image138.wmf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9.bin"/><Relationship Id="rId37" Type="http://schemas.openxmlformats.org/officeDocument/2006/relationships/oleObject" Target="embeddings/oleObject12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47.wmf"/><Relationship Id="rId144" Type="http://schemas.openxmlformats.org/officeDocument/2006/relationships/image" Target="media/image68.wmf"/><Relationship Id="rId547" Type="http://schemas.openxmlformats.org/officeDocument/2006/relationships/oleObject" Target="embeddings/oleObject269.bin"/><Relationship Id="rId589" Type="http://schemas.openxmlformats.org/officeDocument/2006/relationships/oleObject" Target="embeddings/oleObject298.bin"/><Relationship Id="rId754" Type="http://schemas.openxmlformats.org/officeDocument/2006/relationships/image" Target="media/image366.wmf"/><Relationship Id="rId796" Type="http://schemas.openxmlformats.org/officeDocument/2006/relationships/image" Target="media/image387.wmf"/><Relationship Id="rId90" Type="http://schemas.openxmlformats.org/officeDocument/2006/relationships/oleObject" Target="embeddings/oleObject40.bin"/><Relationship Id="rId186" Type="http://schemas.openxmlformats.org/officeDocument/2006/relationships/image" Target="media/image89.wmf"/><Relationship Id="rId351" Type="http://schemas.openxmlformats.org/officeDocument/2006/relationships/oleObject" Target="embeddings/oleObject174.bin"/><Relationship Id="rId393" Type="http://schemas.openxmlformats.org/officeDocument/2006/relationships/oleObject" Target="embeddings/oleObject196.bin"/><Relationship Id="rId407" Type="http://schemas.openxmlformats.org/officeDocument/2006/relationships/oleObject" Target="embeddings/oleObject203.bin"/><Relationship Id="rId449" Type="http://schemas.openxmlformats.org/officeDocument/2006/relationships/oleObject" Target="embeddings/oleObject219.bin"/><Relationship Id="rId614" Type="http://schemas.openxmlformats.org/officeDocument/2006/relationships/image" Target="media/image298.wmf"/><Relationship Id="rId656" Type="http://schemas.openxmlformats.org/officeDocument/2006/relationships/oleObject" Target="embeddings/oleObject331.bin"/><Relationship Id="rId821" Type="http://schemas.openxmlformats.org/officeDocument/2006/relationships/oleObject" Target="embeddings/oleObject415.bin"/><Relationship Id="rId863" Type="http://schemas.openxmlformats.org/officeDocument/2006/relationships/image" Target="media/image419.wmf"/><Relationship Id="rId211" Type="http://schemas.openxmlformats.org/officeDocument/2006/relationships/oleObject" Target="embeddings/oleObject103.bin"/><Relationship Id="rId253" Type="http://schemas.openxmlformats.org/officeDocument/2006/relationships/oleObject" Target="embeddings/oleObject124.bin"/><Relationship Id="rId295" Type="http://schemas.openxmlformats.org/officeDocument/2006/relationships/oleObject" Target="embeddings/oleObject146.bin"/><Relationship Id="rId309" Type="http://schemas.openxmlformats.org/officeDocument/2006/relationships/oleObject" Target="embeddings/oleObject153.bin"/><Relationship Id="rId460" Type="http://schemas.openxmlformats.org/officeDocument/2006/relationships/image" Target="media/image229.wmf"/><Relationship Id="rId516" Type="http://schemas.openxmlformats.org/officeDocument/2006/relationships/oleObject" Target="embeddings/oleObject254.bin"/><Relationship Id="rId698" Type="http://schemas.openxmlformats.org/officeDocument/2006/relationships/oleObject" Target="embeddings/oleObject352.bin"/><Relationship Id="rId48" Type="http://schemas.openxmlformats.org/officeDocument/2006/relationships/image" Target="media/image24.wmf"/><Relationship Id="rId113" Type="http://schemas.openxmlformats.org/officeDocument/2006/relationships/image" Target="media/image52.wmf"/><Relationship Id="rId320" Type="http://schemas.openxmlformats.org/officeDocument/2006/relationships/image" Target="media/image155.wmf"/><Relationship Id="rId558" Type="http://schemas.openxmlformats.org/officeDocument/2006/relationships/oleObject" Target="embeddings/oleObject277.bin"/><Relationship Id="rId723" Type="http://schemas.openxmlformats.org/officeDocument/2006/relationships/image" Target="media/image352.emf"/><Relationship Id="rId765" Type="http://schemas.openxmlformats.org/officeDocument/2006/relationships/oleObject" Target="embeddings/oleObject387.bin"/><Relationship Id="rId155" Type="http://schemas.openxmlformats.org/officeDocument/2006/relationships/oleObject" Target="embeddings/oleObject75.bin"/><Relationship Id="rId197" Type="http://schemas.openxmlformats.org/officeDocument/2006/relationships/oleObject" Target="embeddings/oleObject96.bin"/><Relationship Id="rId362" Type="http://schemas.openxmlformats.org/officeDocument/2006/relationships/oleObject" Target="embeddings/oleObject180.bin"/><Relationship Id="rId418" Type="http://schemas.openxmlformats.org/officeDocument/2006/relationships/image" Target="media/image203.wmf"/><Relationship Id="rId625" Type="http://schemas.openxmlformats.org/officeDocument/2006/relationships/oleObject" Target="embeddings/oleObject315.bin"/><Relationship Id="rId832" Type="http://schemas.openxmlformats.org/officeDocument/2006/relationships/oleObject" Target="embeddings/oleObject421.bin"/><Relationship Id="rId222" Type="http://schemas.openxmlformats.org/officeDocument/2006/relationships/image" Target="media/image107.wmf"/><Relationship Id="rId264" Type="http://schemas.openxmlformats.org/officeDocument/2006/relationships/image" Target="media/image128.wmf"/><Relationship Id="rId471" Type="http://schemas.openxmlformats.org/officeDocument/2006/relationships/image" Target="media/image234.wmf"/><Relationship Id="rId667" Type="http://schemas.openxmlformats.org/officeDocument/2006/relationships/image" Target="media/image324.wmf"/><Relationship Id="rId17" Type="http://schemas.openxmlformats.org/officeDocument/2006/relationships/oleObject" Target="embeddings/oleObject2.bin"/><Relationship Id="rId59" Type="http://schemas.openxmlformats.org/officeDocument/2006/relationships/oleObject" Target="embeddings/oleObject23.bin"/><Relationship Id="rId124" Type="http://schemas.openxmlformats.org/officeDocument/2006/relationships/oleObject" Target="embeddings/oleObject60.bin"/><Relationship Id="rId527" Type="http://schemas.openxmlformats.org/officeDocument/2006/relationships/image" Target="media/image261.wmf"/><Relationship Id="rId569" Type="http://schemas.openxmlformats.org/officeDocument/2006/relationships/oleObject" Target="embeddings/oleObject284.bin"/><Relationship Id="rId734" Type="http://schemas.openxmlformats.org/officeDocument/2006/relationships/oleObject" Target="embeddings/oleObject371.bin"/><Relationship Id="rId776" Type="http://schemas.openxmlformats.org/officeDocument/2006/relationships/image" Target="media/image377.wmf"/><Relationship Id="rId70" Type="http://schemas.openxmlformats.org/officeDocument/2006/relationships/image" Target="media/image35.wmf"/><Relationship Id="rId166" Type="http://schemas.openxmlformats.org/officeDocument/2006/relationships/image" Target="media/image79.wmf"/><Relationship Id="rId331" Type="http://schemas.openxmlformats.org/officeDocument/2006/relationships/oleObject" Target="embeddings/oleObject164.bin"/><Relationship Id="rId373" Type="http://schemas.openxmlformats.org/officeDocument/2006/relationships/oleObject" Target="embeddings/oleObject186.bin"/><Relationship Id="rId429" Type="http://schemas.openxmlformats.org/officeDocument/2006/relationships/oleObject" Target="embeddings/oleObject209.bin"/><Relationship Id="rId580" Type="http://schemas.openxmlformats.org/officeDocument/2006/relationships/image" Target="media/image280.wmf"/><Relationship Id="rId636" Type="http://schemas.openxmlformats.org/officeDocument/2006/relationships/image" Target="media/image309.wmf"/><Relationship Id="rId801" Type="http://schemas.openxmlformats.org/officeDocument/2006/relationships/oleObject" Target="embeddings/oleObject405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9.wmf"/><Relationship Id="rId678" Type="http://schemas.openxmlformats.org/officeDocument/2006/relationships/oleObject" Target="embeddings/oleObject342.bin"/><Relationship Id="rId843" Type="http://schemas.openxmlformats.org/officeDocument/2006/relationships/image" Target="media/image409.wmf"/><Relationship Id="rId28" Type="http://schemas.openxmlformats.org/officeDocument/2006/relationships/image" Target="media/image14.wmf"/><Relationship Id="rId275" Type="http://schemas.openxmlformats.org/officeDocument/2006/relationships/oleObject" Target="embeddings/oleObject135.bin"/><Relationship Id="rId300" Type="http://schemas.openxmlformats.org/officeDocument/2006/relationships/image" Target="media/image145.wmf"/><Relationship Id="rId482" Type="http://schemas.openxmlformats.org/officeDocument/2006/relationships/oleObject" Target="embeddings/oleObject236.bin"/><Relationship Id="rId538" Type="http://schemas.openxmlformats.org/officeDocument/2006/relationships/oleObject" Target="embeddings/oleObject265.bin"/><Relationship Id="rId703" Type="http://schemas.openxmlformats.org/officeDocument/2006/relationships/image" Target="media/image342.wmf"/><Relationship Id="rId745" Type="http://schemas.openxmlformats.org/officeDocument/2006/relationships/oleObject" Target="embeddings/oleObject377.bin"/><Relationship Id="rId81" Type="http://schemas.openxmlformats.org/officeDocument/2006/relationships/oleObject" Target="embeddings/oleObject35.bin"/><Relationship Id="rId135" Type="http://schemas.openxmlformats.org/officeDocument/2006/relationships/image" Target="media/image63.emf"/><Relationship Id="rId177" Type="http://schemas.openxmlformats.org/officeDocument/2006/relationships/oleObject" Target="embeddings/oleObject86.bin"/><Relationship Id="rId342" Type="http://schemas.openxmlformats.org/officeDocument/2006/relationships/image" Target="media/image166.wmf"/><Relationship Id="rId384" Type="http://schemas.openxmlformats.org/officeDocument/2006/relationships/image" Target="media/image186.wmf"/><Relationship Id="rId591" Type="http://schemas.openxmlformats.org/officeDocument/2006/relationships/image" Target="media/image286.wmf"/><Relationship Id="rId605" Type="http://schemas.openxmlformats.org/officeDocument/2006/relationships/oleObject" Target="embeddings/oleObject305.bin"/><Relationship Id="rId787" Type="http://schemas.openxmlformats.org/officeDocument/2006/relationships/oleObject" Target="embeddings/oleObject398.bin"/><Relationship Id="rId812" Type="http://schemas.openxmlformats.org/officeDocument/2006/relationships/image" Target="media/image395.wmf"/><Relationship Id="rId202" Type="http://schemas.openxmlformats.org/officeDocument/2006/relationships/image" Target="media/image97.wmf"/><Relationship Id="rId244" Type="http://schemas.openxmlformats.org/officeDocument/2006/relationships/image" Target="media/image118.wmf"/><Relationship Id="rId647" Type="http://schemas.openxmlformats.org/officeDocument/2006/relationships/oleObject" Target="embeddings/oleObject326.bin"/><Relationship Id="rId689" Type="http://schemas.openxmlformats.org/officeDocument/2006/relationships/image" Target="media/image335.wmf"/><Relationship Id="rId854" Type="http://schemas.openxmlformats.org/officeDocument/2006/relationships/oleObject" Target="embeddings/oleObject433.bin"/><Relationship Id="rId39" Type="http://schemas.openxmlformats.org/officeDocument/2006/relationships/oleObject" Target="embeddings/oleObject13.bin"/><Relationship Id="rId286" Type="http://schemas.openxmlformats.org/officeDocument/2006/relationships/oleObject" Target="embeddings/oleObject141.bin"/><Relationship Id="rId451" Type="http://schemas.openxmlformats.org/officeDocument/2006/relationships/oleObject" Target="embeddings/oleObject22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549" Type="http://schemas.openxmlformats.org/officeDocument/2006/relationships/oleObject" Target="embeddings/oleObject270.bin"/><Relationship Id="rId714" Type="http://schemas.openxmlformats.org/officeDocument/2006/relationships/oleObject" Target="embeddings/oleObject360.bin"/><Relationship Id="rId756" Type="http://schemas.openxmlformats.org/officeDocument/2006/relationships/image" Target="media/image367.wmf"/><Relationship Id="rId50" Type="http://schemas.openxmlformats.org/officeDocument/2006/relationships/image" Target="media/image25.wmf"/><Relationship Id="rId104" Type="http://schemas.openxmlformats.org/officeDocument/2006/relationships/oleObject" Target="embeddings/oleObject50.bin"/><Relationship Id="rId146" Type="http://schemas.openxmlformats.org/officeDocument/2006/relationships/image" Target="media/image69.wmf"/><Relationship Id="rId188" Type="http://schemas.openxmlformats.org/officeDocument/2006/relationships/image" Target="media/image90.wmf"/><Relationship Id="rId311" Type="http://schemas.openxmlformats.org/officeDocument/2006/relationships/oleObject" Target="embeddings/oleObject154.bin"/><Relationship Id="rId353" Type="http://schemas.openxmlformats.org/officeDocument/2006/relationships/oleObject" Target="embeddings/oleObject175.bin"/><Relationship Id="rId395" Type="http://schemas.openxmlformats.org/officeDocument/2006/relationships/oleObject" Target="embeddings/oleObject197.bin"/><Relationship Id="rId409" Type="http://schemas.openxmlformats.org/officeDocument/2006/relationships/oleObject" Target="embeddings/oleObject204.bin"/><Relationship Id="rId560" Type="http://schemas.openxmlformats.org/officeDocument/2006/relationships/oleObject" Target="embeddings/oleObject278.bin"/><Relationship Id="rId798" Type="http://schemas.openxmlformats.org/officeDocument/2006/relationships/image" Target="media/image388.wmf"/><Relationship Id="rId92" Type="http://schemas.openxmlformats.org/officeDocument/2006/relationships/oleObject" Target="embeddings/oleObject41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5.wmf"/><Relationship Id="rId616" Type="http://schemas.openxmlformats.org/officeDocument/2006/relationships/image" Target="media/image299.wmf"/><Relationship Id="rId658" Type="http://schemas.openxmlformats.org/officeDocument/2006/relationships/oleObject" Target="embeddings/oleObject332.bin"/><Relationship Id="rId823" Type="http://schemas.openxmlformats.org/officeDocument/2006/relationships/oleObject" Target="embeddings/oleObject416.bin"/><Relationship Id="rId865" Type="http://schemas.openxmlformats.org/officeDocument/2006/relationships/image" Target="media/image420.wmf"/><Relationship Id="rId255" Type="http://schemas.openxmlformats.org/officeDocument/2006/relationships/oleObject" Target="embeddings/oleObject125.bin"/><Relationship Id="rId297" Type="http://schemas.openxmlformats.org/officeDocument/2006/relationships/oleObject" Target="embeddings/oleObject147.bin"/><Relationship Id="rId462" Type="http://schemas.openxmlformats.org/officeDocument/2006/relationships/image" Target="media/image230.wmf"/><Relationship Id="rId518" Type="http://schemas.openxmlformats.org/officeDocument/2006/relationships/oleObject" Target="embeddings/oleObject255.bin"/><Relationship Id="rId725" Type="http://schemas.openxmlformats.org/officeDocument/2006/relationships/oleObject" Target="embeddings/oleObject365.bin"/><Relationship Id="rId115" Type="http://schemas.openxmlformats.org/officeDocument/2006/relationships/image" Target="media/image53.wmf"/><Relationship Id="rId157" Type="http://schemas.openxmlformats.org/officeDocument/2006/relationships/oleObject" Target="embeddings/oleObject76.bin"/><Relationship Id="rId322" Type="http://schemas.openxmlformats.org/officeDocument/2006/relationships/image" Target="media/image156.wmf"/><Relationship Id="rId364" Type="http://schemas.openxmlformats.org/officeDocument/2006/relationships/oleObject" Target="embeddings/oleObject181.bin"/><Relationship Id="rId767" Type="http://schemas.openxmlformats.org/officeDocument/2006/relationships/oleObject" Target="embeddings/oleObject388.bin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97.bin"/><Relationship Id="rId571" Type="http://schemas.openxmlformats.org/officeDocument/2006/relationships/oleObject" Target="embeddings/oleObject286.bin"/><Relationship Id="rId627" Type="http://schemas.openxmlformats.org/officeDocument/2006/relationships/oleObject" Target="embeddings/oleObject316.bin"/><Relationship Id="rId669" Type="http://schemas.openxmlformats.org/officeDocument/2006/relationships/image" Target="media/image325.wmf"/><Relationship Id="rId834" Type="http://schemas.openxmlformats.org/officeDocument/2006/relationships/oleObject" Target="embeddings/oleObject422.bin"/><Relationship Id="rId19" Type="http://schemas.openxmlformats.org/officeDocument/2006/relationships/oleObject" Target="embeddings/oleObject3.bin"/><Relationship Id="rId224" Type="http://schemas.openxmlformats.org/officeDocument/2006/relationships/image" Target="media/image108.wmf"/><Relationship Id="rId266" Type="http://schemas.openxmlformats.org/officeDocument/2006/relationships/image" Target="media/image129.wmf"/><Relationship Id="rId431" Type="http://schemas.openxmlformats.org/officeDocument/2006/relationships/oleObject" Target="embeddings/oleObject210.bin"/><Relationship Id="rId473" Type="http://schemas.openxmlformats.org/officeDocument/2006/relationships/image" Target="media/image235.wmf"/><Relationship Id="rId529" Type="http://schemas.openxmlformats.org/officeDocument/2006/relationships/image" Target="media/image262.wmf"/><Relationship Id="rId680" Type="http://schemas.openxmlformats.org/officeDocument/2006/relationships/oleObject" Target="embeddings/oleObject343.bin"/><Relationship Id="rId736" Type="http://schemas.openxmlformats.org/officeDocument/2006/relationships/image" Target="media/image357.wmf"/><Relationship Id="rId30" Type="http://schemas.openxmlformats.org/officeDocument/2006/relationships/image" Target="media/image15.wmf"/><Relationship Id="rId126" Type="http://schemas.openxmlformats.org/officeDocument/2006/relationships/oleObject" Target="embeddings/oleObject61.bin"/><Relationship Id="rId168" Type="http://schemas.openxmlformats.org/officeDocument/2006/relationships/image" Target="media/image80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8.wmf"/><Relationship Id="rId778" Type="http://schemas.openxmlformats.org/officeDocument/2006/relationships/image" Target="media/image378.wmf"/><Relationship Id="rId72" Type="http://schemas.openxmlformats.org/officeDocument/2006/relationships/image" Target="media/image36.wmf"/><Relationship Id="rId375" Type="http://schemas.openxmlformats.org/officeDocument/2006/relationships/oleObject" Target="embeddings/oleObject187.bin"/><Relationship Id="rId582" Type="http://schemas.openxmlformats.org/officeDocument/2006/relationships/image" Target="media/image281.wmf"/><Relationship Id="rId638" Type="http://schemas.openxmlformats.org/officeDocument/2006/relationships/image" Target="media/image310.wmf"/><Relationship Id="rId803" Type="http://schemas.openxmlformats.org/officeDocument/2006/relationships/oleObject" Target="embeddings/oleObject406.bin"/><Relationship Id="rId845" Type="http://schemas.openxmlformats.org/officeDocument/2006/relationships/image" Target="media/image410.wmf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4.wmf"/><Relationship Id="rId442" Type="http://schemas.openxmlformats.org/officeDocument/2006/relationships/image" Target="media/image220.wmf"/><Relationship Id="rId484" Type="http://schemas.openxmlformats.org/officeDocument/2006/relationships/oleObject" Target="embeddings/oleObject237.bin"/><Relationship Id="rId705" Type="http://schemas.openxmlformats.org/officeDocument/2006/relationships/image" Target="media/image343.wmf"/><Relationship Id="rId137" Type="http://schemas.openxmlformats.org/officeDocument/2006/relationships/oleObject" Target="embeddings/oleObject66.bin"/><Relationship Id="rId302" Type="http://schemas.openxmlformats.org/officeDocument/2006/relationships/image" Target="media/image146.wmf"/><Relationship Id="rId344" Type="http://schemas.openxmlformats.org/officeDocument/2006/relationships/image" Target="media/image167.wmf"/><Relationship Id="rId691" Type="http://schemas.openxmlformats.org/officeDocument/2006/relationships/image" Target="media/image336.wmf"/><Relationship Id="rId747" Type="http://schemas.openxmlformats.org/officeDocument/2006/relationships/oleObject" Target="embeddings/oleObject378.bin"/><Relationship Id="rId789" Type="http://schemas.openxmlformats.org/officeDocument/2006/relationships/oleObject" Target="embeddings/oleObject399.bin"/><Relationship Id="rId41" Type="http://schemas.openxmlformats.org/officeDocument/2006/relationships/oleObject" Target="embeddings/oleObject14.bin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87.wmf"/><Relationship Id="rId551" Type="http://schemas.openxmlformats.org/officeDocument/2006/relationships/oleObject" Target="embeddings/oleObject272.bin"/><Relationship Id="rId593" Type="http://schemas.openxmlformats.org/officeDocument/2006/relationships/image" Target="media/image287.wmf"/><Relationship Id="rId607" Type="http://schemas.openxmlformats.org/officeDocument/2006/relationships/oleObject" Target="embeddings/oleObject306.bin"/><Relationship Id="rId649" Type="http://schemas.openxmlformats.org/officeDocument/2006/relationships/oleObject" Target="embeddings/oleObject327.bin"/><Relationship Id="rId814" Type="http://schemas.openxmlformats.org/officeDocument/2006/relationships/image" Target="media/image396.wmf"/><Relationship Id="rId856" Type="http://schemas.openxmlformats.org/officeDocument/2006/relationships/oleObject" Target="embeddings/oleObject434.bin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46" Type="http://schemas.openxmlformats.org/officeDocument/2006/relationships/image" Target="media/image119.wmf"/><Relationship Id="rId288" Type="http://schemas.openxmlformats.org/officeDocument/2006/relationships/oleObject" Target="embeddings/oleObject142.bin"/><Relationship Id="rId411" Type="http://schemas.openxmlformats.org/officeDocument/2006/relationships/oleObject" Target="embeddings/oleObject205.bin"/><Relationship Id="rId453" Type="http://schemas.openxmlformats.org/officeDocument/2006/relationships/oleObject" Target="embeddings/oleObject221.bin"/><Relationship Id="rId509" Type="http://schemas.openxmlformats.org/officeDocument/2006/relationships/image" Target="media/image252.wmf"/><Relationship Id="rId660" Type="http://schemas.openxmlformats.org/officeDocument/2006/relationships/oleObject" Target="embeddings/oleObject333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5.bin"/><Relationship Id="rId495" Type="http://schemas.openxmlformats.org/officeDocument/2006/relationships/image" Target="media/image245.wmf"/><Relationship Id="rId716" Type="http://schemas.openxmlformats.org/officeDocument/2006/relationships/oleObject" Target="embeddings/oleObject361.bin"/><Relationship Id="rId758" Type="http://schemas.openxmlformats.org/officeDocument/2006/relationships/image" Target="media/image368.wmf"/><Relationship Id="rId10" Type="http://schemas.openxmlformats.org/officeDocument/2006/relationships/image" Target="media/image3.png"/><Relationship Id="rId52" Type="http://schemas.openxmlformats.org/officeDocument/2006/relationships/image" Target="media/image26.wmf"/><Relationship Id="rId94" Type="http://schemas.openxmlformats.org/officeDocument/2006/relationships/oleObject" Target="embeddings/oleObject43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76.bin"/><Relationship Id="rId397" Type="http://schemas.openxmlformats.org/officeDocument/2006/relationships/oleObject" Target="embeddings/oleObject198.bin"/><Relationship Id="rId520" Type="http://schemas.openxmlformats.org/officeDocument/2006/relationships/oleObject" Target="embeddings/oleObject256.bin"/><Relationship Id="rId562" Type="http://schemas.openxmlformats.org/officeDocument/2006/relationships/oleObject" Target="embeddings/oleObject279.bin"/><Relationship Id="rId618" Type="http://schemas.openxmlformats.org/officeDocument/2006/relationships/image" Target="media/image300.wmf"/><Relationship Id="rId825" Type="http://schemas.openxmlformats.org/officeDocument/2006/relationships/oleObject" Target="embeddings/oleObject417.bin"/><Relationship Id="rId215" Type="http://schemas.openxmlformats.org/officeDocument/2006/relationships/oleObject" Target="embeddings/oleObject105.bin"/><Relationship Id="rId257" Type="http://schemas.openxmlformats.org/officeDocument/2006/relationships/oleObject" Target="embeddings/oleObject126.bin"/><Relationship Id="rId422" Type="http://schemas.openxmlformats.org/officeDocument/2006/relationships/image" Target="media/image207.wmf"/><Relationship Id="rId464" Type="http://schemas.openxmlformats.org/officeDocument/2006/relationships/image" Target="media/image231.wmf"/><Relationship Id="rId867" Type="http://schemas.openxmlformats.org/officeDocument/2006/relationships/image" Target="media/image421.wmf"/><Relationship Id="rId299" Type="http://schemas.openxmlformats.org/officeDocument/2006/relationships/oleObject" Target="embeddings/oleObject148.bin"/><Relationship Id="rId727" Type="http://schemas.openxmlformats.org/officeDocument/2006/relationships/oleObject" Target="embeddings/oleObject366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8.bin"/><Relationship Id="rId780" Type="http://schemas.openxmlformats.org/officeDocument/2006/relationships/image" Target="media/image379.wmf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1.bin"/><Relationship Id="rId640" Type="http://schemas.openxmlformats.org/officeDocument/2006/relationships/image" Target="media/image311.wmf"/><Relationship Id="rId738" Type="http://schemas.openxmlformats.org/officeDocument/2006/relationships/image" Target="media/image358.wmf"/><Relationship Id="rId74" Type="http://schemas.openxmlformats.org/officeDocument/2006/relationships/image" Target="media/image37.wmf"/><Relationship Id="rId377" Type="http://schemas.openxmlformats.org/officeDocument/2006/relationships/oleObject" Target="embeddings/oleObject188.bin"/><Relationship Id="rId500" Type="http://schemas.openxmlformats.org/officeDocument/2006/relationships/oleObject" Target="embeddings/oleObject246.bin"/><Relationship Id="rId584" Type="http://schemas.openxmlformats.org/officeDocument/2006/relationships/image" Target="media/image282.wmf"/><Relationship Id="rId805" Type="http://schemas.openxmlformats.org/officeDocument/2006/relationships/oleObject" Target="embeddings/oleObject407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400.bin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8.bin"/><Relationship Id="rId749" Type="http://schemas.openxmlformats.org/officeDocument/2006/relationships/oleObject" Target="embeddings/oleObject379.bin"/><Relationship Id="rId290" Type="http://schemas.openxmlformats.org/officeDocument/2006/relationships/oleObject" Target="embeddings/oleObject143.bin"/><Relationship Id="rId304" Type="http://schemas.openxmlformats.org/officeDocument/2006/relationships/image" Target="media/image147.wmf"/><Relationship Id="rId388" Type="http://schemas.openxmlformats.org/officeDocument/2006/relationships/image" Target="media/image188.wmf"/><Relationship Id="rId511" Type="http://schemas.openxmlformats.org/officeDocument/2006/relationships/image" Target="media/image253.wmf"/><Relationship Id="rId609" Type="http://schemas.openxmlformats.org/officeDocument/2006/relationships/oleObject" Target="embeddings/oleObject307.bin"/><Relationship Id="rId85" Type="http://schemas.openxmlformats.org/officeDocument/2006/relationships/oleObject" Target="embeddings/oleObject37.bin"/><Relationship Id="rId150" Type="http://schemas.openxmlformats.org/officeDocument/2006/relationships/image" Target="media/image71.wmf"/><Relationship Id="rId595" Type="http://schemas.openxmlformats.org/officeDocument/2006/relationships/image" Target="media/image288.wmf"/><Relationship Id="rId816" Type="http://schemas.openxmlformats.org/officeDocument/2006/relationships/image" Target="media/image397.wmf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2.bin"/><Relationship Id="rId662" Type="http://schemas.openxmlformats.org/officeDocument/2006/relationships/oleObject" Target="embeddings/oleObject334.bin"/><Relationship Id="rId12" Type="http://schemas.openxmlformats.org/officeDocument/2006/relationships/image" Target="media/image5.png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57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9.bin"/><Relationship Id="rId827" Type="http://schemas.openxmlformats.org/officeDocument/2006/relationships/oleObject" Target="embeddings/oleObject418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2.wmf"/><Relationship Id="rId673" Type="http://schemas.openxmlformats.org/officeDocument/2006/relationships/image" Target="media/image327.wmf"/><Relationship Id="rId23" Type="http://schemas.openxmlformats.org/officeDocument/2006/relationships/oleObject" Target="embeddings/oleObject5.bin"/><Relationship Id="rId119" Type="http://schemas.openxmlformats.org/officeDocument/2006/relationships/image" Target="media/image55.wmf"/><Relationship Id="rId326" Type="http://schemas.openxmlformats.org/officeDocument/2006/relationships/image" Target="media/image158.wmf"/><Relationship Id="rId533" Type="http://schemas.openxmlformats.org/officeDocument/2006/relationships/image" Target="media/image264.wmf"/><Relationship Id="rId740" Type="http://schemas.openxmlformats.org/officeDocument/2006/relationships/image" Target="media/image359.wmf"/><Relationship Id="rId838" Type="http://schemas.openxmlformats.org/officeDocument/2006/relationships/image" Target="media/image407.wmf"/><Relationship Id="rId172" Type="http://schemas.openxmlformats.org/officeDocument/2006/relationships/image" Target="media/image82.wmf"/><Relationship Id="rId477" Type="http://schemas.openxmlformats.org/officeDocument/2006/relationships/image" Target="media/image237.wmf"/><Relationship Id="rId600" Type="http://schemas.openxmlformats.org/officeDocument/2006/relationships/oleObject" Target="embeddings/oleObject303.bin"/><Relationship Id="rId684" Type="http://schemas.openxmlformats.org/officeDocument/2006/relationships/oleObject" Target="embeddings/oleObject345.bin"/><Relationship Id="rId337" Type="http://schemas.openxmlformats.org/officeDocument/2006/relationships/oleObject" Target="embeddings/oleObject167.bin"/><Relationship Id="rId34" Type="http://schemas.openxmlformats.org/officeDocument/2006/relationships/image" Target="media/image17.wmf"/><Relationship Id="rId544" Type="http://schemas.openxmlformats.org/officeDocument/2006/relationships/image" Target="media/image270.wmf"/><Relationship Id="rId751" Type="http://schemas.openxmlformats.org/officeDocument/2006/relationships/oleObject" Target="embeddings/oleObject380.bin"/><Relationship Id="rId849" Type="http://schemas.openxmlformats.org/officeDocument/2006/relationships/image" Target="media/image412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89.wmf"/><Relationship Id="rId404" Type="http://schemas.openxmlformats.org/officeDocument/2006/relationships/image" Target="media/image196.wmf"/><Relationship Id="rId611" Type="http://schemas.openxmlformats.org/officeDocument/2006/relationships/oleObject" Target="embeddings/oleObject308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39.bin"/><Relationship Id="rId695" Type="http://schemas.openxmlformats.org/officeDocument/2006/relationships/image" Target="media/image338.wmf"/><Relationship Id="rId709" Type="http://schemas.openxmlformats.org/officeDocument/2006/relationships/image" Target="media/image345.wmf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53.bin"/><Relationship Id="rId348" Type="http://schemas.openxmlformats.org/officeDocument/2006/relationships/image" Target="media/image169.wmf"/><Relationship Id="rId555" Type="http://schemas.openxmlformats.org/officeDocument/2006/relationships/image" Target="media/image274.wmf"/><Relationship Id="rId762" Type="http://schemas.openxmlformats.org/officeDocument/2006/relationships/image" Target="media/image370.wmf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7.bin"/><Relationship Id="rId622" Type="http://schemas.openxmlformats.org/officeDocument/2006/relationships/image" Target="media/image302.wmf"/><Relationship Id="rId261" Type="http://schemas.openxmlformats.org/officeDocument/2006/relationships/oleObject" Target="embeddings/oleObject128.bin"/><Relationship Id="rId499" Type="http://schemas.openxmlformats.org/officeDocument/2006/relationships/image" Target="media/image247.wmf"/><Relationship Id="rId56" Type="http://schemas.openxmlformats.org/officeDocument/2006/relationships/image" Target="media/image28.wmf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2.bin"/><Relationship Id="rId773" Type="http://schemas.openxmlformats.org/officeDocument/2006/relationships/oleObject" Target="embeddings/oleObject391.bin"/><Relationship Id="rId121" Type="http://schemas.openxmlformats.org/officeDocument/2006/relationships/image" Target="media/image56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19.bin"/><Relationship Id="rId840" Type="http://schemas.openxmlformats.org/officeDocument/2006/relationships/image" Target="media/image408.wmf"/><Relationship Id="rId67" Type="http://schemas.openxmlformats.org/officeDocument/2006/relationships/oleObject" Target="embeddings/oleObject27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292.bin"/><Relationship Id="rId700" Type="http://schemas.openxmlformats.org/officeDocument/2006/relationships/oleObject" Target="embeddings/oleObject353.bin"/><Relationship Id="rId132" Type="http://schemas.openxmlformats.org/officeDocument/2006/relationships/oleObject" Target="embeddings/oleObject64.bin"/><Relationship Id="rId784" Type="http://schemas.openxmlformats.org/officeDocument/2006/relationships/image" Target="media/image381.wmf"/><Relationship Id="rId437" Type="http://schemas.openxmlformats.org/officeDocument/2006/relationships/oleObject" Target="embeddings/oleObject213.bin"/><Relationship Id="rId644" Type="http://schemas.openxmlformats.org/officeDocument/2006/relationships/image" Target="media/image313.wmf"/><Relationship Id="rId851" Type="http://schemas.openxmlformats.org/officeDocument/2006/relationships/image" Target="media/image413.wmf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image" Target="media/image346.wmf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0.wmf"/><Relationship Id="rId588" Type="http://schemas.openxmlformats.org/officeDocument/2006/relationships/image" Target="media/image284.wmf"/><Relationship Id="rId795" Type="http://schemas.openxmlformats.org/officeDocument/2006/relationships/oleObject" Target="embeddings/oleObject402.bin"/><Relationship Id="rId809" Type="http://schemas.openxmlformats.org/officeDocument/2006/relationships/oleObject" Target="embeddings/oleObject409.bin"/><Relationship Id="rId9" Type="http://schemas.openxmlformats.org/officeDocument/2006/relationships/image" Target="media/image2.gif"/><Relationship Id="rId210" Type="http://schemas.openxmlformats.org/officeDocument/2006/relationships/image" Target="media/image101.wmf"/><Relationship Id="rId448" Type="http://schemas.openxmlformats.org/officeDocument/2006/relationships/image" Target="media/image223.wmf"/><Relationship Id="rId655" Type="http://schemas.openxmlformats.org/officeDocument/2006/relationships/image" Target="media/image318.wmf"/><Relationship Id="rId862" Type="http://schemas.openxmlformats.org/officeDocument/2006/relationships/oleObject" Target="embeddings/oleObject437.bin"/><Relationship Id="rId294" Type="http://schemas.openxmlformats.org/officeDocument/2006/relationships/oleObject" Target="embeddings/oleObject145.bin"/><Relationship Id="rId308" Type="http://schemas.openxmlformats.org/officeDocument/2006/relationships/image" Target="media/image149.wmf"/><Relationship Id="rId515" Type="http://schemas.openxmlformats.org/officeDocument/2006/relationships/image" Target="media/image255.wmf"/><Relationship Id="rId722" Type="http://schemas.openxmlformats.org/officeDocument/2006/relationships/oleObject" Target="embeddings/oleObject364.bin"/><Relationship Id="rId89" Type="http://schemas.openxmlformats.org/officeDocument/2006/relationships/oleObject" Target="embeddings/oleObject39.bin"/><Relationship Id="rId154" Type="http://schemas.openxmlformats.org/officeDocument/2006/relationships/image" Target="media/image73.wmf"/><Relationship Id="rId361" Type="http://schemas.openxmlformats.org/officeDocument/2006/relationships/image" Target="media/image175.wmf"/><Relationship Id="rId599" Type="http://schemas.openxmlformats.org/officeDocument/2006/relationships/image" Target="media/image290.wmf"/><Relationship Id="rId459" Type="http://schemas.openxmlformats.org/officeDocument/2006/relationships/oleObject" Target="embeddings/oleObject224.bin"/><Relationship Id="rId666" Type="http://schemas.openxmlformats.org/officeDocument/2006/relationships/oleObject" Target="embeddings/oleObject336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59.bin"/><Relationship Id="rId733" Type="http://schemas.openxmlformats.org/officeDocument/2006/relationships/oleObject" Target="embeddings/oleObject370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80.wmf"/><Relationship Id="rId677" Type="http://schemas.openxmlformats.org/officeDocument/2006/relationships/image" Target="media/image329.wmf"/><Relationship Id="rId800" Type="http://schemas.openxmlformats.org/officeDocument/2006/relationships/image" Target="media/image389.wmf"/><Relationship Id="rId232" Type="http://schemas.openxmlformats.org/officeDocument/2006/relationships/image" Target="media/image112.wmf"/><Relationship Id="rId27" Type="http://schemas.openxmlformats.org/officeDocument/2006/relationships/oleObject" Target="embeddings/oleObject7.bin"/><Relationship Id="rId537" Type="http://schemas.openxmlformats.org/officeDocument/2006/relationships/image" Target="media/image266.wmf"/><Relationship Id="rId744" Type="http://schemas.openxmlformats.org/officeDocument/2006/relationships/image" Target="media/image361.wmf"/><Relationship Id="rId80" Type="http://schemas.openxmlformats.org/officeDocument/2006/relationships/image" Target="media/image39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191.bin"/><Relationship Id="rId590" Type="http://schemas.openxmlformats.org/officeDocument/2006/relationships/image" Target="media/image285.emf"/><Relationship Id="rId604" Type="http://schemas.openxmlformats.org/officeDocument/2006/relationships/image" Target="media/image293.wmf"/><Relationship Id="rId811" Type="http://schemas.openxmlformats.org/officeDocument/2006/relationships/image" Target="media/image394.png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4.wmf"/><Relationship Id="rId688" Type="http://schemas.openxmlformats.org/officeDocument/2006/relationships/oleObject" Target="embeddings/oleObject347.bin"/><Relationship Id="rId38" Type="http://schemas.openxmlformats.org/officeDocument/2006/relationships/image" Target="media/image19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0.wmf"/><Relationship Id="rId548" Type="http://schemas.openxmlformats.org/officeDocument/2006/relationships/image" Target="media/image272.wmf"/><Relationship Id="rId755" Type="http://schemas.openxmlformats.org/officeDocument/2006/relationships/oleObject" Target="embeddings/oleObject382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91.wmf"/><Relationship Id="rId408" Type="http://schemas.openxmlformats.org/officeDocument/2006/relationships/image" Target="media/image198.wmf"/><Relationship Id="rId615" Type="http://schemas.openxmlformats.org/officeDocument/2006/relationships/oleObject" Target="embeddings/oleObject310.bin"/><Relationship Id="rId822" Type="http://schemas.openxmlformats.org/officeDocument/2006/relationships/image" Target="media/image400.wmf"/><Relationship Id="rId254" Type="http://schemas.openxmlformats.org/officeDocument/2006/relationships/image" Target="media/image123.wmf"/><Relationship Id="rId699" Type="http://schemas.openxmlformats.org/officeDocument/2006/relationships/image" Target="media/image340.wmf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25.bin"/><Relationship Id="rId559" Type="http://schemas.openxmlformats.org/officeDocument/2006/relationships/image" Target="media/image275.wmf"/><Relationship Id="rId766" Type="http://schemas.openxmlformats.org/officeDocument/2006/relationships/image" Target="media/image372.wmf"/><Relationship Id="rId198" Type="http://schemas.openxmlformats.org/officeDocument/2006/relationships/image" Target="media/image95.wmf"/><Relationship Id="rId321" Type="http://schemas.openxmlformats.org/officeDocument/2006/relationships/oleObject" Target="embeddings/oleObject159.bin"/><Relationship Id="rId419" Type="http://schemas.openxmlformats.org/officeDocument/2006/relationships/image" Target="media/image204.wmf"/><Relationship Id="rId626" Type="http://schemas.openxmlformats.org/officeDocument/2006/relationships/image" Target="media/image304.wmf"/><Relationship Id="rId833" Type="http://schemas.openxmlformats.org/officeDocument/2006/relationships/image" Target="media/image405.wmf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31.bin"/><Relationship Id="rId125" Type="http://schemas.openxmlformats.org/officeDocument/2006/relationships/image" Target="media/image58.wmf"/><Relationship Id="rId332" Type="http://schemas.openxmlformats.org/officeDocument/2006/relationships/image" Target="media/image161.wmf"/><Relationship Id="rId777" Type="http://schemas.openxmlformats.org/officeDocument/2006/relationships/oleObject" Target="embeddings/oleObject393.bin"/><Relationship Id="rId637" Type="http://schemas.openxmlformats.org/officeDocument/2006/relationships/oleObject" Target="embeddings/oleObject321.bin"/><Relationship Id="rId844" Type="http://schemas.openxmlformats.org/officeDocument/2006/relationships/oleObject" Target="embeddings/oleObject428.bin"/><Relationship Id="rId276" Type="http://schemas.openxmlformats.org/officeDocument/2006/relationships/image" Target="media/image134.wmf"/><Relationship Id="rId483" Type="http://schemas.openxmlformats.org/officeDocument/2006/relationships/image" Target="media/image240.wmf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40" Type="http://schemas.openxmlformats.org/officeDocument/2006/relationships/image" Target="media/image20.wmf"/><Relationship Id="rId136" Type="http://schemas.openxmlformats.org/officeDocument/2006/relationships/image" Target="media/image64.wmf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1.bin"/><Relationship Id="rId788" Type="http://schemas.openxmlformats.org/officeDocument/2006/relationships/image" Target="media/image383.wmf"/><Relationship Id="rId203" Type="http://schemas.openxmlformats.org/officeDocument/2006/relationships/oleObject" Target="embeddings/oleObject99.bin"/><Relationship Id="rId648" Type="http://schemas.openxmlformats.org/officeDocument/2006/relationships/image" Target="media/image315.wmf"/><Relationship Id="rId855" Type="http://schemas.openxmlformats.org/officeDocument/2006/relationships/image" Target="media/image415.wmf"/><Relationship Id="rId287" Type="http://schemas.openxmlformats.org/officeDocument/2006/relationships/image" Target="media/image139.wmf"/><Relationship Id="rId410" Type="http://schemas.openxmlformats.org/officeDocument/2006/relationships/image" Target="media/image199.wmf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48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404.bin"/><Relationship Id="rId51" Type="http://schemas.openxmlformats.org/officeDocument/2006/relationships/oleObject" Target="embeddings/oleObject19.bin"/><Relationship Id="rId561" Type="http://schemas.openxmlformats.org/officeDocument/2006/relationships/image" Target="media/image276.wmf"/><Relationship Id="rId659" Type="http://schemas.openxmlformats.org/officeDocument/2006/relationships/image" Target="media/image320.wmf"/><Relationship Id="rId866" Type="http://schemas.openxmlformats.org/officeDocument/2006/relationships/oleObject" Target="embeddings/oleObject439.bin"/><Relationship Id="rId214" Type="http://schemas.openxmlformats.org/officeDocument/2006/relationships/image" Target="media/image103.wmf"/><Relationship Id="rId298" Type="http://schemas.openxmlformats.org/officeDocument/2006/relationships/image" Target="media/image144.wmf"/><Relationship Id="rId421" Type="http://schemas.openxmlformats.org/officeDocument/2006/relationships/image" Target="media/image206.wmf"/><Relationship Id="rId519" Type="http://schemas.openxmlformats.org/officeDocument/2006/relationships/image" Target="media/image257.wmf"/><Relationship Id="rId158" Type="http://schemas.openxmlformats.org/officeDocument/2006/relationships/image" Target="media/image75.wmf"/><Relationship Id="rId726" Type="http://schemas.openxmlformats.org/officeDocument/2006/relationships/image" Target="media/image354.wmf"/><Relationship Id="rId62" Type="http://schemas.openxmlformats.org/officeDocument/2006/relationships/image" Target="media/image31.wmf"/><Relationship Id="rId365" Type="http://schemas.openxmlformats.org/officeDocument/2006/relationships/image" Target="media/image177.wmf"/><Relationship Id="rId572" Type="http://schemas.openxmlformats.org/officeDocument/2006/relationships/oleObject" Target="embeddings/oleObject287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5.wmf"/><Relationship Id="rId737" Type="http://schemas.openxmlformats.org/officeDocument/2006/relationships/oleObject" Target="embeddings/oleObject373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2.wmf"/><Relationship Id="rId583" Type="http://schemas.openxmlformats.org/officeDocument/2006/relationships/oleObject" Target="embeddings/oleObject295.bin"/><Relationship Id="rId790" Type="http://schemas.openxmlformats.org/officeDocument/2006/relationships/image" Target="media/image384.wmf"/><Relationship Id="rId804" Type="http://schemas.openxmlformats.org/officeDocument/2006/relationships/image" Target="media/image391.wmf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16.bin"/><Relationship Id="rId650" Type="http://schemas.openxmlformats.org/officeDocument/2006/relationships/image" Target="media/image316.wmf"/><Relationship Id="rId303" Type="http://schemas.openxmlformats.org/officeDocument/2006/relationships/oleObject" Target="embeddings/oleObject150.bin"/><Relationship Id="rId748" Type="http://schemas.openxmlformats.org/officeDocument/2006/relationships/image" Target="media/image363.wmf"/><Relationship Id="rId84" Type="http://schemas.openxmlformats.org/officeDocument/2006/relationships/image" Target="media/image41.wmf"/><Relationship Id="rId387" Type="http://schemas.openxmlformats.org/officeDocument/2006/relationships/oleObject" Target="embeddings/oleObject193.bin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300.bin"/><Relationship Id="rId608" Type="http://schemas.openxmlformats.org/officeDocument/2006/relationships/image" Target="media/image295.wmf"/><Relationship Id="rId815" Type="http://schemas.openxmlformats.org/officeDocument/2006/relationships/oleObject" Target="embeddings/oleObject412.bin"/><Relationship Id="rId247" Type="http://schemas.openxmlformats.org/officeDocument/2006/relationships/oleObject" Target="embeddings/oleObject121.bin"/><Relationship Id="rId107" Type="http://schemas.openxmlformats.org/officeDocument/2006/relationships/image" Target="media/image49.wmf"/><Relationship Id="rId454" Type="http://schemas.openxmlformats.org/officeDocument/2006/relationships/image" Target="media/image226.wmf"/><Relationship Id="rId661" Type="http://schemas.openxmlformats.org/officeDocument/2006/relationships/image" Target="media/image321.wmf"/><Relationship Id="rId759" Type="http://schemas.openxmlformats.org/officeDocument/2006/relationships/oleObject" Target="embeddings/oleObject384.bin"/><Relationship Id="rId11" Type="http://schemas.openxmlformats.org/officeDocument/2006/relationships/image" Target="media/image4.png"/><Relationship Id="rId314" Type="http://schemas.openxmlformats.org/officeDocument/2006/relationships/image" Target="media/image152.wmf"/><Relationship Id="rId398" Type="http://schemas.openxmlformats.org/officeDocument/2006/relationships/image" Target="media/image193.wmf"/><Relationship Id="rId521" Type="http://schemas.openxmlformats.org/officeDocument/2006/relationships/image" Target="media/image258.wmf"/><Relationship Id="rId619" Type="http://schemas.openxmlformats.org/officeDocument/2006/relationships/oleObject" Target="embeddings/oleObject312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6.wmf"/><Relationship Id="rId826" Type="http://schemas.openxmlformats.org/officeDocument/2006/relationships/image" Target="media/image402.wmf"/><Relationship Id="rId258" Type="http://schemas.openxmlformats.org/officeDocument/2006/relationships/image" Target="media/image125.wmf"/><Relationship Id="rId465" Type="http://schemas.openxmlformats.org/officeDocument/2006/relationships/oleObject" Target="embeddings/oleObject227.bin"/><Relationship Id="rId672" Type="http://schemas.openxmlformats.org/officeDocument/2006/relationships/oleObject" Target="embeddings/oleObject339.bin"/><Relationship Id="rId22" Type="http://schemas.openxmlformats.org/officeDocument/2006/relationships/image" Target="media/image11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2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24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33.bin"/><Relationship Id="rId683" Type="http://schemas.openxmlformats.org/officeDocument/2006/relationships/image" Target="media/image332.wmf"/><Relationship Id="rId33" Type="http://schemas.openxmlformats.org/officeDocument/2006/relationships/oleObject" Target="embeddings/oleObject10.bin"/><Relationship Id="rId129" Type="http://schemas.openxmlformats.org/officeDocument/2006/relationships/image" Target="media/image60.wmf"/><Relationship Id="rId336" Type="http://schemas.openxmlformats.org/officeDocument/2006/relationships/image" Target="media/image163.wmf"/><Relationship Id="rId543" Type="http://schemas.openxmlformats.org/officeDocument/2006/relationships/oleObject" Target="embeddings/oleObject267.bin"/><Relationship Id="rId182" Type="http://schemas.openxmlformats.org/officeDocument/2006/relationships/image" Target="media/image87.wmf"/><Relationship Id="rId403" Type="http://schemas.openxmlformats.org/officeDocument/2006/relationships/oleObject" Target="embeddings/oleObject201.bin"/><Relationship Id="rId750" Type="http://schemas.openxmlformats.org/officeDocument/2006/relationships/image" Target="media/image364.wmf"/><Relationship Id="rId848" Type="http://schemas.openxmlformats.org/officeDocument/2006/relationships/oleObject" Target="embeddings/oleObject430.bin"/><Relationship Id="rId487" Type="http://schemas.openxmlformats.org/officeDocument/2006/relationships/image" Target="media/image242.wmf"/><Relationship Id="rId610" Type="http://schemas.openxmlformats.org/officeDocument/2006/relationships/image" Target="media/image296.wmf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347" Type="http://schemas.openxmlformats.org/officeDocument/2006/relationships/oleObject" Target="embeddings/oleObject172.bin"/><Relationship Id="rId44" Type="http://schemas.openxmlformats.org/officeDocument/2006/relationships/image" Target="media/image22.wmf"/><Relationship Id="rId554" Type="http://schemas.openxmlformats.org/officeDocument/2006/relationships/oleObject" Target="embeddings/oleObject274.bin"/><Relationship Id="rId761" Type="http://schemas.openxmlformats.org/officeDocument/2006/relationships/oleObject" Target="embeddings/oleObject385.bin"/><Relationship Id="rId859" Type="http://schemas.openxmlformats.org/officeDocument/2006/relationships/image" Target="media/image417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1.wmf"/><Relationship Id="rId498" Type="http://schemas.openxmlformats.org/officeDocument/2006/relationships/oleObject" Target="embeddings/oleObject245.bin"/><Relationship Id="rId621" Type="http://schemas.openxmlformats.org/officeDocument/2006/relationships/oleObject" Target="embeddings/oleObject313.bin"/><Relationship Id="rId260" Type="http://schemas.openxmlformats.org/officeDocument/2006/relationships/image" Target="media/image126.wmf"/><Relationship Id="rId719" Type="http://schemas.openxmlformats.org/officeDocument/2006/relationships/image" Target="media/image350.wmf"/><Relationship Id="rId55" Type="http://schemas.openxmlformats.org/officeDocument/2006/relationships/oleObject" Target="embeddings/oleObject21.bin"/><Relationship Id="rId120" Type="http://schemas.openxmlformats.org/officeDocument/2006/relationships/oleObject" Target="embeddings/oleObject58.bin"/><Relationship Id="rId358" Type="http://schemas.openxmlformats.org/officeDocument/2006/relationships/image" Target="media/image174.wmf"/><Relationship Id="rId565" Type="http://schemas.openxmlformats.org/officeDocument/2006/relationships/oleObject" Target="embeddings/oleObject281.bin"/><Relationship Id="rId772" Type="http://schemas.openxmlformats.org/officeDocument/2006/relationships/image" Target="media/image375.wmf"/><Relationship Id="rId218" Type="http://schemas.openxmlformats.org/officeDocument/2006/relationships/image" Target="media/image105.wmf"/><Relationship Id="rId425" Type="http://schemas.openxmlformats.org/officeDocument/2006/relationships/image" Target="media/image210.wmf"/><Relationship Id="rId632" Type="http://schemas.openxmlformats.org/officeDocument/2006/relationships/image" Target="media/image307.wmf"/><Relationship Id="rId271" Type="http://schemas.openxmlformats.org/officeDocument/2006/relationships/oleObject" Target="embeddings/oleObject133.bin"/><Relationship Id="rId66" Type="http://schemas.openxmlformats.org/officeDocument/2006/relationships/image" Target="media/image33.wmf"/><Relationship Id="rId131" Type="http://schemas.openxmlformats.org/officeDocument/2006/relationships/image" Target="media/image61.wmf"/><Relationship Id="rId369" Type="http://schemas.openxmlformats.org/officeDocument/2006/relationships/image" Target="media/image179.wmf"/><Relationship Id="rId576" Type="http://schemas.openxmlformats.org/officeDocument/2006/relationships/oleObject" Target="embeddings/oleObject291.bin"/><Relationship Id="rId783" Type="http://schemas.openxmlformats.org/officeDocument/2006/relationships/oleObject" Target="embeddings/oleObject396.bin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7.wmf"/><Relationship Id="rId643" Type="http://schemas.openxmlformats.org/officeDocument/2006/relationships/oleObject" Target="embeddings/oleObject324.bin"/><Relationship Id="rId850" Type="http://schemas.openxmlformats.org/officeDocument/2006/relationships/oleObject" Target="embeddings/oleObject431.bin"/><Relationship Id="rId77" Type="http://schemas.openxmlformats.org/officeDocument/2006/relationships/oleObject" Target="embeddings/oleObject32.bin"/><Relationship Id="rId282" Type="http://schemas.openxmlformats.org/officeDocument/2006/relationships/image" Target="media/image137.wmf"/><Relationship Id="rId503" Type="http://schemas.openxmlformats.org/officeDocument/2006/relationships/image" Target="media/image249.wmf"/><Relationship Id="rId587" Type="http://schemas.openxmlformats.org/officeDocument/2006/relationships/oleObject" Target="embeddings/oleObject297.bin"/><Relationship Id="rId710" Type="http://schemas.openxmlformats.org/officeDocument/2006/relationships/oleObject" Target="embeddings/oleObject358.bin"/><Relationship Id="rId808" Type="http://schemas.openxmlformats.org/officeDocument/2006/relationships/image" Target="media/image393.wmf"/><Relationship Id="rId8" Type="http://schemas.openxmlformats.org/officeDocument/2006/relationships/image" Target="media/image1.gif"/><Relationship Id="rId142" Type="http://schemas.openxmlformats.org/officeDocument/2006/relationships/image" Target="media/image67.wmf"/><Relationship Id="rId447" Type="http://schemas.openxmlformats.org/officeDocument/2006/relationships/oleObject" Target="embeddings/oleObject218.bin"/><Relationship Id="rId794" Type="http://schemas.openxmlformats.org/officeDocument/2006/relationships/image" Target="media/image386.wmf"/><Relationship Id="rId654" Type="http://schemas.openxmlformats.org/officeDocument/2006/relationships/oleObject" Target="embeddings/oleObject330.bin"/><Relationship Id="rId861" Type="http://schemas.openxmlformats.org/officeDocument/2006/relationships/image" Target="media/image41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2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16</TotalTime>
  <Pages>10</Pages>
  <Words>3012</Words>
  <Characters>17173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cp:lastPrinted>2021-06-25T18:21:00Z</cp:lastPrinted>
  <dcterms:created xsi:type="dcterms:W3CDTF">2021-07-04T10:32:00Z</dcterms:created>
  <dcterms:modified xsi:type="dcterms:W3CDTF">2021-07-04T12:11:00Z</dcterms:modified>
</cp:coreProperties>
</file>